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BCFEA" w14:textId="77777777" w:rsidR="00D36F5D" w:rsidRPr="002D63F1" w:rsidRDefault="00D36F5D" w:rsidP="00D36F5D">
      <w:pPr>
        <w:tabs>
          <w:tab w:val="left" w:pos="720"/>
          <w:tab w:val="left" w:pos="4320"/>
        </w:tabs>
        <w:spacing w:line="240" w:lineRule="auto"/>
        <w:ind w:right="720"/>
        <w:jc w:val="both"/>
        <w:rPr>
          <w:rFonts w:ascii="Century" w:hAnsi="Century"/>
          <w:sz w:val="28"/>
          <w:szCs w:val="28"/>
        </w:rPr>
      </w:pPr>
    </w:p>
    <w:p w14:paraId="5784244A" w14:textId="77777777" w:rsidR="00214C86" w:rsidRPr="002D63F1" w:rsidRDefault="00214C86" w:rsidP="00D36F5D">
      <w:pPr>
        <w:tabs>
          <w:tab w:val="left" w:pos="720"/>
          <w:tab w:val="left" w:pos="4320"/>
        </w:tabs>
        <w:spacing w:line="240" w:lineRule="auto"/>
        <w:ind w:right="720"/>
        <w:jc w:val="both"/>
        <w:rPr>
          <w:rFonts w:ascii="Century" w:hAnsi="Century"/>
          <w:sz w:val="28"/>
          <w:szCs w:val="28"/>
        </w:rPr>
      </w:pPr>
    </w:p>
    <w:p w14:paraId="03711463" w14:textId="77777777" w:rsidR="00214C86" w:rsidRPr="002D63F1" w:rsidRDefault="00214C86" w:rsidP="00D36F5D">
      <w:pPr>
        <w:tabs>
          <w:tab w:val="left" w:pos="720"/>
          <w:tab w:val="left" w:pos="4320"/>
        </w:tabs>
        <w:spacing w:line="240" w:lineRule="auto"/>
        <w:ind w:right="720"/>
        <w:jc w:val="both"/>
        <w:rPr>
          <w:rFonts w:ascii="Century" w:hAnsi="Century"/>
          <w:sz w:val="28"/>
          <w:szCs w:val="28"/>
        </w:rPr>
      </w:pPr>
    </w:p>
    <w:p w14:paraId="2427C3DA" w14:textId="77777777" w:rsidR="00214C86" w:rsidRPr="002D63F1" w:rsidRDefault="00214C86" w:rsidP="00D36F5D">
      <w:pPr>
        <w:tabs>
          <w:tab w:val="left" w:pos="720"/>
          <w:tab w:val="left" w:pos="4320"/>
        </w:tabs>
        <w:spacing w:line="240" w:lineRule="auto"/>
        <w:ind w:right="720"/>
        <w:jc w:val="both"/>
        <w:rPr>
          <w:rFonts w:ascii="Century" w:hAnsi="Century"/>
          <w:sz w:val="28"/>
          <w:szCs w:val="28"/>
        </w:rPr>
      </w:pPr>
    </w:p>
    <w:p w14:paraId="24914A47" w14:textId="77777777" w:rsidR="00214C86" w:rsidRPr="002D63F1" w:rsidRDefault="00214C86" w:rsidP="00D36F5D">
      <w:pPr>
        <w:tabs>
          <w:tab w:val="left" w:pos="720"/>
          <w:tab w:val="left" w:pos="4320"/>
        </w:tabs>
        <w:spacing w:line="240" w:lineRule="auto"/>
        <w:ind w:right="720"/>
        <w:jc w:val="both"/>
        <w:rPr>
          <w:rFonts w:ascii="Century" w:hAnsi="Century"/>
          <w:sz w:val="28"/>
          <w:szCs w:val="28"/>
        </w:rPr>
      </w:pPr>
    </w:p>
    <w:p w14:paraId="74DB5597" w14:textId="77777777" w:rsidR="00214C86" w:rsidRPr="002D63F1" w:rsidRDefault="00214C86" w:rsidP="00D36F5D">
      <w:pPr>
        <w:tabs>
          <w:tab w:val="left" w:pos="720"/>
          <w:tab w:val="left" w:pos="4320"/>
        </w:tabs>
        <w:spacing w:line="240" w:lineRule="auto"/>
        <w:ind w:right="720"/>
        <w:jc w:val="both"/>
        <w:rPr>
          <w:rFonts w:ascii="Century" w:hAnsi="Century"/>
          <w:sz w:val="28"/>
          <w:szCs w:val="28"/>
        </w:rPr>
      </w:pPr>
    </w:p>
    <w:p w14:paraId="1D6F6CDB" w14:textId="77777777" w:rsidR="00214C86" w:rsidRPr="002D63F1" w:rsidRDefault="00214C86" w:rsidP="00D36F5D">
      <w:pPr>
        <w:tabs>
          <w:tab w:val="left" w:pos="720"/>
          <w:tab w:val="left" w:pos="4320"/>
        </w:tabs>
        <w:spacing w:line="240" w:lineRule="auto"/>
        <w:ind w:right="720"/>
        <w:jc w:val="both"/>
        <w:rPr>
          <w:rFonts w:ascii="Century" w:hAnsi="Century"/>
          <w:sz w:val="28"/>
          <w:szCs w:val="28"/>
        </w:rPr>
      </w:pPr>
    </w:p>
    <w:p w14:paraId="56AFCFB8" w14:textId="77777777" w:rsidR="00D36F5D" w:rsidRPr="002D63F1" w:rsidRDefault="00D36F5D" w:rsidP="00D36F5D">
      <w:pPr>
        <w:spacing w:line="240" w:lineRule="auto"/>
        <w:ind w:right="720"/>
        <w:rPr>
          <w:rFonts w:ascii="Century" w:hAnsi="Century"/>
          <w:sz w:val="28"/>
          <w:szCs w:val="28"/>
        </w:rPr>
      </w:pPr>
    </w:p>
    <w:p w14:paraId="31C0AE98" w14:textId="77777777" w:rsidR="00C06F1B" w:rsidRPr="002D63F1" w:rsidRDefault="00C06F1B" w:rsidP="00C06F1B">
      <w:pPr>
        <w:spacing w:line="240" w:lineRule="auto"/>
        <w:ind w:left="720" w:right="1008"/>
        <w:jc w:val="center"/>
        <w:rPr>
          <w:rFonts w:ascii="Century" w:hAnsi="Century"/>
        </w:rPr>
      </w:pPr>
      <w:r w:rsidRPr="002D63F1">
        <w:rPr>
          <w:rFonts w:ascii="Century" w:hAnsi="Century"/>
        </w:rPr>
        <w:t>UNITED STATES DISTRICT COURT</w:t>
      </w:r>
    </w:p>
    <w:p w14:paraId="47F6D483" w14:textId="43102B0A" w:rsidR="00C06F1B" w:rsidRPr="002D63F1" w:rsidRDefault="00AA3463" w:rsidP="00C06F1B">
      <w:pPr>
        <w:spacing w:line="240" w:lineRule="auto"/>
        <w:ind w:left="720" w:right="1008"/>
        <w:jc w:val="center"/>
        <w:rPr>
          <w:rFonts w:ascii="Century" w:hAnsi="Century"/>
        </w:rPr>
      </w:pPr>
      <w:r w:rsidRPr="002D63F1">
        <w:rPr>
          <w:rFonts w:ascii="Century" w:hAnsi="Century"/>
        </w:rPr>
        <w:t xml:space="preserve">WESTERN DISTRICT OF </w:t>
      </w:r>
      <w:r w:rsidR="00117058">
        <w:rPr>
          <w:rFonts w:ascii="Century" w:hAnsi="Century"/>
        </w:rPr>
        <w:t>LOUISIANA</w:t>
      </w:r>
    </w:p>
    <w:p w14:paraId="63437084" w14:textId="26A58295" w:rsidR="00C06F1B" w:rsidRPr="002D63F1" w:rsidRDefault="00117058" w:rsidP="00C06F1B">
      <w:pPr>
        <w:spacing w:line="240" w:lineRule="auto"/>
        <w:ind w:left="720" w:right="1008"/>
        <w:jc w:val="center"/>
        <w:rPr>
          <w:rFonts w:ascii="Century" w:hAnsi="Century"/>
          <w:caps/>
        </w:rPr>
      </w:pPr>
      <w:r>
        <w:rPr>
          <w:rFonts w:ascii="Century" w:hAnsi="Century"/>
        </w:rPr>
        <w:t>ALEXANDRIA DIVISION</w:t>
      </w:r>
    </w:p>
    <w:p w14:paraId="2D406A5F" w14:textId="77777777" w:rsidR="00C06F1B" w:rsidRPr="002D63F1" w:rsidRDefault="00C06F1B" w:rsidP="00C06F1B">
      <w:pPr>
        <w:jc w:val="center"/>
        <w:rPr>
          <w:rFonts w:ascii="Century" w:hAnsi="Century"/>
        </w:rPr>
      </w:pPr>
    </w:p>
    <w:tbl>
      <w:tblPr>
        <w:tblW w:w="8932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24"/>
        <w:gridCol w:w="5008"/>
      </w:tblGrid>
      <w:tr w:rsidR="00C06F1B" w:rsidRPr="002D63F1" w14:paraId="72C98D12" w14:textId="77777777" w:rsidTr="00BD0AF0">
        <w:trPr>
          <w:trHeight w:val="1713"/>
        </w:trPr>
        <w:tc>
          <w:tcPr>
            <w:tcW w:w="3924" w:type="dxa"/>
            <w:tcBorders>
              <w:bottom w:val="single" w:sz="4" w:space="0" w:color="auto"/>
              <w:right w:val="single" w:sz="4" w:space="0" w:color="auto"/>
            </w:tcBorders>
          </w:tcPr>
          <w:p w14:paraId="1B3D8000" w14:textId="79F159EC" w:rsidR="00C06F1B" w:rsidRPr="002D63F1" w:rsidRDefault="00547CBA" w:rsidP="00BD0AF0">
            <w:pPr>
              <w:spacing w:line="240" w:lineRule="auto"/>
              <w:ind w:left="202" w:right="720"/>
              <w:rPr>
                <w:rFonts w:ascii="Century" w:hAnsi="Century"/>
                <w:b/>
                <w:i/>
              </w:rPr>
            </w:pPr>
            <w:r>
              <w:rPr>
                <w:rFonts w:ascii="Century" w:hAnsi="Century"/>
                <w:b/>
              </w:rPr>
              <w:t>Karan PAL</w:t>
            </w:r>
            <w:r w:rsidR="00C06F1B" w:rsidRPr="002D63F1">
              <w:rPr>
                <w:rFonts w:ascii="Century" w:hAnsi="Century"/>
                <w:b/>
              </w:rPr>
              <w:t xml:space="preserve"> </w:t>
            </w:r>
            <w:r w:rsidR="00C06F1B" w:rsidRPr="002D63F1">
              <w:rPr>
                <w:rFonts w:ascii="Century" w:hAnsi="Century"/>
                <w:b/>
                <w:i/>
              </w:rPr>
              <w:t>Detained</w:t>
            </w:r>
          </w:p>
          <w:p w14:paraId="21645066" w14:textId="58FE51EA" w:rsidR="00C06F1B" w:rsidRPr="002D63F1" w:rsidRDefault="00C06F1B" w:rsidP="00BD0AF0">
            <w:pPr>
              <w:spacing w:line="240" w:lineRule="auto"/>
              <w:ind w:left="202" w:right="720"/>
              <w:rPr>
                <w:rFonts w:ascii="Century" w:hAnsi="Century"/>
              </w:rPr>
            </w:pPr>
            <w:r w:rsidRPr="002D63F1">
              <w:rPr>
                <w:rFonts w:ascii="Century" w:hAnsi="Century"/>
              </w:rPr>
              <w:t>A-</w:t>
            </w:r>
            <w:r w:rsidR="00547CBA">
              <w:rPr>
                <w:rFonts w:ascii="Century" w:hAnsi="Century"/>
              </w:rPr>
              <w:t>203 676 320</w:t>
            </w:r>
            <w:r w:rsidRPr="002D63F1">
              <w:rPr>
                <w:rFonts w:ascii="Century" w:hAnsi="Century"/>
              </w:rPr>
              <w:t>,</w:t>
            </w:r>
          </w:p>
          <w:p w14:paraId="206D2F13" w14:textId="77777777" w:rsidR="00C06F1B" w:rsidRPr="002D63F1" w:rsidRDefault="00C06F1B" w:rsidP="00BD0AF0">
            <w:pPr>
              <w:spacing w:line="240" w:lineRule="auto"/>
              <w:ind w:left="202" w:right="720"/>
              <w:rPr>
                <w:rFonts w:ascii="Century" w:hAnsi="Century"/>
              </w:rPr>
            </w:pPr>
          </w:p>
          <w:p w14:paraId="17B3B376" w14:textId="77777777" w:rsidR="00C06F1B" w:rsidRPr="002D63F1" w:rsidRDefault="00C06F1B" w:rsidP="00BD0AF0">
            <w:pPr>
              <w:spacing w:line="240" w:lineRule="auto"/>
              <w:ind w:left="202" w:right="720"/>
              <w:rPr>
                <w:rFonts w:ascii="Century" w:hAnsi="Century"/>
                <w:color w:val="000000"/>
              </w:rPr>
            </w:pPr>
            <w:r w:rsidRPr="002D63F1">
              <w:rPr>
                <w:rFonts w:ascii="Century" w:hAnsi="Century"/>
              </w:rPr>
              <w:tab/>
            </w:r>
            <w:r w:rsidRPr="002D63F1">
              <w:rPr>
                <w:rFonts w:ascii="Century" w:hAnsi="Century"/>
              </w:rPr>
              <w:tab/>
            </w:r>
            <w:r w:rsidRPr="002D63F1">
              <w:rPr>
                <w:rFonts w:ascii="Century" w:hAnsi="Century"/>
                <w:color w:val="000000"/>
              </w:rPr>
              <w:tab/>
            </w:r>
            <w:r w:rsidRPr="002D63F1">
              <w:rPr>
                <w:rFonts w:ascii="Century" w:hAnsi="Century"/>
                <w:color w:val="000000"/>
              </w:rPr>
              <w:tab/>
              <w:t>Petitioner,</w:t>
            </w:r>
          </w:p>
          <w:p w14:paraId="63F87B40" w14:textId="77777777" w:rsidR="00C06F1B" w:rsidRPr="002D63F1" w:rsidRDefault="00C06F1B" w:rsidP="00BD0AF0">
            <w:pPr>
              <w:spacing w:line="240" w:lineRule="auto"/>
              <w:ind w:left="202" w:right="720"/>
              <w:rPr>
                <w:rFonts w:ascii="Century" w:hAnsi="Century"/>
                <w:color w:val="000000"/>
              </w:rPr>
            </w:pPr>
          </w:p>
          <w:p w14:paraId="4E9D27BB" w14:textId="77777777" w:rsidR="00C06F1B" w:rsidRPr="002D63F1" w:rsidRDefault="00C06F1B" w:rsidP="00BD0AF0">
            <w:pPr>
              <w:spacing w:line="240" w:lineRule="auto"/>
              <w:ind w:left="202" w:right="720"/>
              <w:rPr>
                <w:rFonts w:ascii="Century" w:hAnsi="Century"/>
                <w:color w:val="000000"/>
              </w:rPr>
            </w:pPr>
            <w:r w:rsidRPr="002D63F1">
              <w:rPr>
                <w:rFonts w:ascii="Century" w:hAnsi="Century"/>
                <w:color w:val="000000"/>
              </w:rPr>
              <w:t>vs.</w:t>
            </w:r>
          </w:p>
          <w:p w14:paraId="7E0A16D5" w14:textId="77777777" w:rsidR="00C06F1B" w:rsidRPr="002D63F1" w:rsidRDefault="00C06F1B" w:rsidP="00BD0AF0">
            <w:pPr>
              <w:spacing w:line="240" w:lineRule="auto"/>
              <w:ind w:left="202" w:right="720"/>
              <w:rPr>
                <w:rFonts w:ascii="Century" w:hAnsi="Century"/>
                <w:color w:val="000000"/>
              </w:rPr>
            </w:pPr>
          </w:p>
          <w:p w14:paraId="641AEAC7" w14:textId="77777777" w:rsidR="00C06F1B" w:rsidRPr="002D63F1" w:rsidRDefault="00C06F1B" w:rsidP="00BD0AF0">
            <w:pPr>
              <w:spacing w:line="240" w:lineRule="auto"/>
              <w:ind w:left="202" w:right="720"/>
              <w:rPr>
                <w:rFonts w:ascii="Century" w:hAnsi="Century"/>
              </w:rPr>
            </w:pPr>
            <w:r w:rsidRPr="002D63F1">
              <w:rPr>
                <w:rFonts w:ascii="Century" w:hAnsi="Century"/>
              </w:rPr>
              <w:t xml:space="preserve">U.S. DEPARTMENT OF HOMELAND SECURITY, an agency of the United States Government; </w:t>
            </w:r>
          </w:p>
          <w:p w14:paraId="77ADC8CE" w14:textId="77777777" w:rsidR="00C06F1B" w:rsidRPr="002D63F1" w:rsidRDefault="00C06F1B" w:rsidP="00BD0AF0">
            <w:pPr>
              <w:spacing w:line="240" w:lineRule="auto"/>
              <w:ind w:left="202" w:right="720"/>
              <w:rPr>
                <w:rFonts w:ascii="Century" w:hAnsi="Century"/>
              </w:rPr>
            </w:pPr>
            <w:r w:rsidRPr="002D63F1">
              <w:rPr>
                <w:rFonts w:ascii="Century" w:hAnsi="Century"/>
              </w:rPr>
              <w:t xml:space="preserve">U.S. IMMIGRATION &amp; CUSTOMS ENFORCEMENT, an agency of the United States Government; </w:t>
            </w:r>
          </w:p>
          <w:p w14:paraId="60FD71FB" w14:textId="6EF89232" w:rsidR="00C06F1B" w:rsidRPr="002D63F1" w:rsidRDefault="00547CBA" w:rsidP="00BD0AF0">
            <w:pPr>
              <w:spacing w:line="240" w:lineRule="auto"/>
              <w:ind w:left="202" w:right="720"/>
              <w:rPr>
                <w:rFonts w:ascii="Century" w:hAnsi="Century"/>
              </w:rPr>
            </w:pPr>
            <w:r>
              <w:rPr>
                <w:rFonts w:ascii="Century" w:hAnsi="Century"/>
              </w:rPr>
              <w:t>MATTHEW T. ALBENCE</w:t>
            </w:r>
            <w:r w:rsidRPr="00BC668A">
              <w:rPr>
                <w:rFonts w:ascii="Century" w:hAnsi="Century"/>
              </w:rPr>
              <w:t xml:space="preserve">; </w:t>
            </w:r>
            <w:r>
              <w:rPr>
                <w:rFonts w:ascii="Century" w:hAnsi="Century"/>
              </w:rPr>
              <w:t xml:space="preserve">Acting </w:t>
            </w:r>
            <w:r w:rsidR="00C06F1B" w:rsidRPr="002D63F1">
              <w:rPr>
                <w:rFonts w:ascii="Century" w:hAnsi="Century"/>
              </w:rPr>
              <w:t xml:space="preserve">Director, Immigration and Customs Enforcement; and </w:t>
            </w:r>
          </w:p>
          <w:p w14:paraId="760AA0CB" w14:textId="77777777" w:rsidR="00C06F1B" w:rsidRPr="002D63F1" w:rsidRDefault="00C06F1B" w:rsidP="00BD0AF0">
            <w:pPr>
              <w:spacing w:line="240" w:lineRule="auto"/>
              <w:ind w:left="202" w:right="720"/>
              <w:rPr>
                <w:rFonts w:ascii="Century" w:hAnsi="Century"/>
              </w:rPr>
            </w:pPr>
            <w:r w:rsidRPr="002D63F1">
              <w:rPr>
                <w:rFonts w:ascii="Century" w:hAnsi="Century"/>
              </w:rPr>
              <w:t>WILLIAM BARR, Attorney General of the United States,</w:t>
            </w:r>
          </w:p>
          <w:p w14:paraId="10C77A32" w14:textId="77777777" w:rsidR="00C06F1B" w:rsidRPr="002D63F1" w:rsidRDefault="00C06F1B" w:rsidP="00BD0AF0">
            <w:pPr>
              <w:spacing w:line="240" w:lineRule="auto"/>
              <w:ind w:left="202" w:right="720"/>
              <w:rPr>
                <w:rFonts w:ascii="Century" w:hAnsi="Century"/>
              </w:rPr>
            </w:pPr>
          </w:p>
          <w:p w14:paraId="4FA779C0" w14:textId="77777777" w:rsidR="00C06F1B" w:rsidRPr="002D63F1" w:rsidRDefault="00C06F1B" w:rsidP="00BD0AF0">
            <w:pPr>
              <w:spacing w:line="240" w:lineRule="auto"/>
              <w:ind w:left="202" w:right="720"/>
              <w:rPr>
                <w:rFonts w:ascii="Century" w:hAnsi="Century"/>
              </w:rPr>
            </w:pPr>
            <w:r w:rsidRPr="002D63F1">
              <w:rPr>
                <w:rFonts w:ascii="Century" w:hAnsi="Century"/>
              </w:rPr>
              <w:tab/>
            </w:r>
            <w:r w:rsidRPr="002D63F1">
              <w:rPr>
                <w:rFonts w:ascii="Century" w:hAnsi="Century"/>
              </w:rPr>
              <w:tab/>
              <w:t xml:space="preserve">           Respondents.</w:t>
            </w:r>
          </w:p>
          <w:p w14:paraId="66F68D52" w14:textId="77777777" w:rsidR="00C06F1B" w:rsidRPr="002D63F1" w:rsidRDefault="00C06F1B" w:rsidP="00BD0AF0">
            <w:pPr>
              <w:spacing w:line="240" w:lineRule="auto"/>
              <w:ind w:left="202" w:right="720"/>
              <w:rPr>
                <w:rFonts w:ascii="Century" w:hAnsi="Century"/>
                <w:b/>
              </w:rPr>
            </w:pPr>
          </w:p>
        </w:tc>
        <w:tc>
          <w:tcPr>
            <w:tcW w:w="5008" w:type="dxa"/>
            <w:tcBorders>
              <w:left w:val="single" w:sz="4" w:space="0" w:color="auto"/>
              <w:bottom w:val="single" w:sz="4" w:space="0" w:color="auto"/>
            </w:tcBorders>
          </w:tcPr>
          <w:p w14:paraId="1B986313" w14:textId="77777777" w:rsidR="00C06F1B" w:rsidRPr="002D63F1" w:rsidRDefault="00C06F1B" w:rsidP="00BD0AF0">
            <w:pPr>
              <w:pStyle w:val="SingleSpacing"/>
              <w:ind w:left="330" w:right="720"/>
              <w:jc w:val="both"/>
              <w:rPr>
                <w:rFonts w:ascii="Century" w:hAnsi="Century"/>
              </w:rPr>
            </w:pPr>
          </w:p>
          <w:p w14:paraId="401D930A" w14:textId="588946A6" w:rsidR="00C06F1B" w:rsidRPr="002D63F1" w:rsidRDefault="00C06F1B" w:rsidP="00BD0AF0">
            <w:pPr>
              <w:pStyle w:val="SingleSpacing"/>
              <w:spacing w:line="240" w:lineRule="auto"/>
              <w:ind w:left="330" w:right="720"/>
              <w:jc w:val="both"/>
              <w:rPr>
                <w:rFonts w:ascii="Century" w:hAnsi="Century"/>
                <w:b/>
              </w:rPr>
            </w:pPr>
            <w:r w:rsidRPr="002D63F1">
              <w:rPr>
                <w:rFonts w:ascii="Century" w:hAnsi="Century"/>
                <w:b/>
              </w:rPr>
              <w:t xml:space="preserve">No. </w:t>
            </w:r>
            <w:r w:rsidR="007545D0" w:rsidRPr="001F6F5E">
              <w:rPr>
                <w:rFonts w:ascii="Century" w:hAnsi="Century"/>
                <w:b/>
                <w:sz w:val="28"/>
                <w:szCs w:val="28"/>
              </w:rPr>
              <w:t>1:20-cv-00011</w:t>
            </w:r>
          </w:p>
          <w:p w14:paraId="499EB6E1" w14:textId="77777777" w:rsidR="00C06F1B" w:rsidRPr="002D63F1" w:rsidRDefault="00C06F1B" w:rsidP="00BD0AF0">
            <w:pPr>
              <w:pStyle w:val="SingleSpacing"/>
              <w:spacing w:line="240" w:lineRule="auto"/>
              <w:ind w:left="330" w:right="720"/>
              <w:jc w:val="both"/>
              <w:rPr>
                <w:rFonts w:ascii="Century" w:hAnsi="Century"/>
              </w:rPr>
            </w:pPr>
          </w:p>
          <w:p w14:paraId="68DAC42E" w14:textId="77777777" w:rsidR="00C06F1B" w:rsidRPr="002D63F1" w:rsidRDefault="00E568F6" w:rsidP="00BD0AF0">
            <w:pPr>
              <w:pStyle w:val="SingleSpacing"/>
              <w:spacing w:line="240" w:lineRule="auto"/>
              <w:ind w:left="330" w:right="720"/>
              <w:rPr>
                <w:rFonts w:ascii="Century" w:hAnsi="Century"/>
                <w:b/>
              </w:rPr>
            </w:pPr>
            <w:r>
              <w:rPr>
                <w:rFonts w:ascii="Century" w:hAnsi="Century"/>
                <w:b/>
              </w:rPr>
              <w:t>PROPOSED</w:t>
            </w:r>
            <w:r w:rsidR="00C06F1B" w:rsidRPr="002D63F1">
              <w:rPr>
                <w:rFonts w:ascii="Century" w:hAnsi="Century"/>
                <w:b/>
              </w:rPr>
              <w:t xml:space="preserve"> ORDER</w:t>
            </w:r>
          </w:p>
          <w:p w14:paraId="2BA50EE0" w14:textId="77777777" w:rsidR="00C06F1B" w:rsidRPr="002D63F1" w:rsidRDefault="00C06F1B" w:rsidP="00BD0AF0">
            <w:pPr>
              <w:pStyle w:val="SingleSpacing"/>
              <w:spacing w:line="240" w:lineRule="auto"/>
              <w:ind w:left="330" w:right="720"/>
              <w:rPr>
                <w:rFonts w:ascii="Century" w:hAnsi="Century"/>
                <w:b/>
              </w:rPr>
            </w:pPr>
          </w:p>
          <w:p w14:paraId="76386C02" w14:textId="77777777" w:rsidR="00C06F1B" w:rsidRPr="002D63F1" w:rsidRDefault="00C06F1B" w:rsidP="00BD0AF0">
            <w:pPr>
              <w:pStyle w:val="SingleSpacing"/>
              <w:spacing w:line="240" w:lineRule="auto"/>
              <w:ind w:left="330" w:right="720"/>
              <w:jc w:val="both"/>
              <w:rPr>
                <w:rFonts w:ascii="Century" w:hAnsi="Century"/>
              </w:rPr>
            </w:pPr>
          </w:p>
          <w:p w14:paraId="6D947140" w14:textId="15F65363" w:rsidR="00C06F1B" w:rsidRPr="002D63F1" w:rsidRDefault="00C06F1B" w:rsidP="00BD0AF0">
            <w:pPr>
              <w:pStyle w:val="SingleSpacing"/>
              <w:ind w:left="330" w:right="720"/>
              <w:jc w:val="both"/>
              <w:rPr>
                <w:rFonts w:ascii="Century" w:hAnsi="Century"/>
                <w:b/>
                <w:i/>
              </w:rPr>
            </w:pPr>
          </w:p>
        </w:tc>
      </w:tr>
    </w:tbl>
    <w:p w14:paraId="3935F03D" w14:textId="77777777" w:rsidR="00FD78A2" w:rsidRPr="00FD78A2" w:rsidRDefault="00FD78A2" w:rsidP="00FD78A2">
      <w:pPr>
        <w:rPr>
          <w:rFonts w:ascii="Century" w:hAnsi="Century"/>
          <w:sz w:val="28"/>
          <w:szCs w:val="28"/>
        </w:rPr>
      </w:pPr>
    </w:p>
    <w:p w14:paraId="654E2202" w14:textId="77777777" w:rsidR="00FD78A2" w:rsidRDefault="00FD78A2" w:rsidP="00FD78A2">
      <w:pPr>
        <w:rPr>
          <w:rFonts w:ascii="Century" w:hAnsi="Century"/>
          <w:caps/>
          <w:sz w:val="28"/>
          <w:szCs w:val="28"/>
        </w:rPr>
      </w:pPr>
    </w:p>
    <w:p w14:paraId="017B9C5E" w14:textId="270BED41" w:rsidR="00FD78A2" w:rsidRDefault="00FD78A2" w:rsidP="00E94317">
      <w:pPr>
        <w:tabs>
          <w:tab w:val="left" w:pos="1026"/>
        </w:tabs>
        <w:ind w:left="288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ab/>
        <w:t xml:space="preserve">The Court having considered </w:t>
      </w:r>
      <w:r w:rsidR="00117058" w:rsidRPr="00117058">
        <w:rPr>
          <w:rFonts w:ascii="Century" w:hAnsi="Century"/>
          <w:b/>
          <w:bCs/>
          <w:sz w:val="28"/>
          <w:szCs w:val="28"/>
        </w:rPr>
        <w:t>Petitioner’s</w:t>
      </w:r>
      <w:r w:rsidRPr="00117058">
        <w:rPr>
          <w:rFonts w:ascii="Century" w:hAnsi="Century"/>
          <w:b/>
          <w:bCs/>
          <w:sz w:val="28"/>
          <w:szCs w:val="28"/>
        </w:rPr>
        <w:t xml:space="preserve"> Motion </w:t>
      </w:r>
      <w:r w:rsidR="007545D0" w:rsidRPr="00117058">
        <w:rPr>
          <w:rFonts w:ascii="Century" w:hAnsi="Century"/>
          <w:b/>
          <w:bCs/>
          <w:sz w:val="28"/>
          <w:szCs w:val="28"/>
        </w:rPr>
        <w:t xml:space="preserve">to </w:t>
      </w:r>
      <w:r w:rsidR="00117058" w:rsidRPr="00117058">
        <w:rPr>
          <w:rFonts w:ascii="Century" w:hAnsi="Century"/>
          <w:b/>
          <w:bCs/>
          <w:sz w:val="28"/>
          <w:szCs w:val="28"/>
        </w:rPr>
        <w:t>Allow Response to Report and Recommendation on or Before February 17</w:t>
      </w:r>
      <w:r w:rsidR="00117058">
        <w:rPr>
          <w:rFonts w:ascii="Century" w:hAnsi="Century"/>
          <w:sz w:val="28"/>
          <w:szCs w:val="28"/>
        </w:rPr>
        <w:t xml:space="preserve">, </w:t>
      </w:r>
      <w:r w:rsidR="00117058" w:rsidRPr="00117058">
        <w:rPr>
          <w:rFonts w:ascii="Century" w:hAnsi="Century"/>
          <w:b/>
          <w:bCs/>
          <w:sz w:val="28"/>
          <w:szCs w:val="28"/>
        </w:rPr>
        <w:t>2020</w:t>
      </w:r>
      <w:r w:rsidR="007545D0">
        <w:rPr>
          <w:rFonts w:ascii="Century" w:hAnsi="Century"/>
          <w:sz w:val="28"/>
          <w:szCs w:val="28"/>
        </w:rPr>
        <w:t>, hereby GRANTS the motion.</w:t>
      </w:r>
    </w:p>
    <w:p w14:paraId="7E2A7C5D" w14:textId="77777777" w:rsidR="00E94317" w:rsidRDefault="00E94317" w:rsidP="00FD78A2">
      <w:pPr>
        <w:tabs>
          <w:tab w:val="left" w:pos="1026"/>
        </w:tabs>
        <w:rPr>
          <w:rFonts w:ascii="Century" w:hAnsi="Century"/>
          <w:sz w:val="28"/>
          <w:szCs w:val="28"/>
        </w:rPr>
      </w:pPr>
    </w:p>
    <w:p w14:paraId="3EF20129" w14:textId="77777777" w:rsidR="00E94317" w:rsidRDefault="00E94317" w:rsidP="00FD78A2">
      <w:pPr>
        <w:tabs>
          <w:tab w:val="left" w:pos="1026"/>
        </w:tabs>
        <w:rPr>
          <w:rFonts w:ascii="Century" w:hAnsi="Century"/>
          <w:sz w:val="28"/>
          <w:szCs w:val="28"/>
        </w:rPr>
      </w:pPr>
      <w:bookmarkStart w:id="0" w:name="_GoBack"/>
      <w:bookmarkEnd w:id="0"/>
    </w:p>
    <w:p w14:paraId="65234D32" w14:textId="04F88C39" w:rsidR="00E94317" w:rsidRDefault="00E94317" w:rsidP="00FD78A2">
      <w:pPr>
        <w:tabs>
          <w:tab w:val="left" w:pos="1026"/>
        </w:tabs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Dated this _______ day of </w:t>
      </w:r>
      <w:r w:rsidR="00117058">
        <w:rPr>
          <w:rFonts w:ascii="Century" w:hAnsi="Century"/>
          <w:sz w:val="28"/>
          <w:szCs w:val="28"/>
        </w:rPr>
        <w:t>February</w:t>
      </w:r>
      <w:r>
        <w:rPr>
          <w:rFonts w:ascii="Century" w:hAnsi="Century"/>
          <w:sz w:val="28"/>
          <w:szCs w:val="28"/>
        </w:rPr>
        <w:t>, 20</w:t>
      </w:r>
      <w:r w:rsidR="007545D0">
        <w:rPr>
          <w:rFonts w:ascii="Century" w:hAnsi="Century"/>
          <w:sz w:val="28"/>
          <w:szCs w:val="28"/>
        </w:rPr>
        <w:t>20</w:t>
      </w:r>
    </w:p>
    <w:p w14:paraId="16556610" w14:textId="77777777" w:rsidR="00E94317" w:rsidRDefault="00E94317" w:rsidP="00FD78A2">
      <w:pPr>
        <w:tabs>
          <w:tab w:val="left" w:pos="1026"/>
        </w:tabs>
        <w:rPr>
          <w:rFonts w:ascii="Century" w:hAnsi="Century"/>
          <w:sz w:val="28"/>
          <w:szCs w:val="28"/>
        </w:rPr>
      </w:pPr>
    </w:p>
    <w:p w14:paraId="653920B1" w14:textId="77777777" w:rsidR="00E94317" w:rsidRDefault="00E94317" w:rsidP="00FD78A2">
      <w:pPr>
        <w:tabs>
          <w:tab w:val="left" w:pos="1026"/>
        </w:tabs>
        <w:rPr>
          <w:rFonts w:ascii="Century" w:hAnsi="Century"/>
          <w:sz w:val="28"/>
          <w:szCs w:val="28"/>
        </w:rPr>
      </w:pPr>
    </w:p>
    <w:p w14:paraId="5BA81EEF" w14:textId="77777777" w:rsidR="00E94317" w:rsidRDefault="00BE0EE1" w:rsidP="00E94317">
      <w:pPr>
        <w:tabs>
          <w:tab w:val="left" w:pos="1026"/>
        </w:tabs>
        <w:jc w:val="right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___</w:t>
      </w:r>
      <w:r w:rsidR="00E94317">
        <w:rPr>
          <w:rFonts w:ascii="Century" w:hAnsi="Century"/>
          <w:sz w:val="28"/>
          <w:szCs w:val="28"/>
        </w:rPr>
        <w:t>______________________</w:t>
      </w:r>
    </w:p>
    <w:p w14:paraId="5BB7A198" w14:textId="77777777" w:rsidR="00E94317" w:rsidRPr="00FD78A2" w:rsidRDefault="00E94317" w:rsidP="00E94317">
      <w:pPr>
        <w:tabs>
          <w:tab w:val="left" w:pos="1026"/>
        </w:tabs>
        <w:jc w:val="right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For the Court</w:t>
      </w:r>
    </w:p>
    <w:sectPr w:rsidR="00E94317" w:rsidRPr="00FD78A2" w:rsidSect="00AE76E0">
      <w:headerReference w:type="default" r:id="rId8"/>
      <w:footerReference w:type="default" r:id="rId9"/>
      <w:pgSz w:w="12240" w:h="15840" w:code="1"/>
      <w:pgMar w:top="-1008" w:right="1440" w:bottom="-3123" w:left="1440" w:header="720" w:footer="146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049A57" w14:textId="77777777" w:rsidR="008D266E" w:rsidRDefault="008D266E">
      <w:r>
        <w:separator/>
      </w:r>
    </w:p>
  </w:endnote>
  <w:endnote w:type="continuationSeparator" w:id="0">
    <w:p w14:paraId="3085F124" w14:textId="77777777" w:rsidR="008D266E" w:rsidRDefault="008D2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F850A" w14:textId="77777777" w:rsidR="00E52F14" w:rsidRDefault="00E52F14" w:rsidP="00C50516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William Frick</w:t>
    </w:r>
  </w:p>
  <w:p w14:paraId="7DEFC37F" w14:textId="77777777" w:rsidR="00E52F14" w:rsidRDefault="00E52F14" w:rsidP="00C50516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Attorney At Law</w:t>
    </w:r>
  </w:p>
  <w:p w14:paraId="722BCA6E" w14:textId="77777777" w:rsidR="00B06FF5" w:rsidRDefault="00B06FF5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719 Second Avenue</w:t>
    </w:r>
    <w:r w:rsidR="00EB7063">
      <w:rPr>
        <w:sz w:val="12"/>
      </w:rPr>
      <w:t xml:space="preserve"> Suite 701</w:t>
    </w:r>
  </w:p>
  <w:p w14:paraId="1501E25D" w14:textId="77777777" w:rsidR="00E52F14" w:rsidRDefault="00B06FF5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Seattle, WA  98104</w:t>
    </w:r>
  </w:p>
  <w:p w14:paraId="0455BBC4" w14:textId="77777777" w:rsidR="00E52F14" w:rsidRDefault="00E52F14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206.286.0167 (voice)</w:t>
    </w:r>
  </w:p>
  <w:p w14:paraId="68110799" w14:textId="77777777" w:rsidR="00E52F14" w:rsidRDefault="00E52F14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206.770.7215 (fax)</w:t>
    </w:r>
  </w:p>
  <w:p w14:paraId="705D57AA" w14:textId="77777777" w:rsidR="00E52F14" w:rsidRDefault="00E52F14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william@fricklawfirm.info</w:t>
    </w:r>
  </w:p>
  <w:p w14:paraId="47F901DA" w14:textId="77777777" w:rsidR="00E52F14" w:rsidRDefault="00E52F14" w:rsidP="00C50516">
    <w:pPr>
      <w:framePr w:w="1466" w:h="1360" w:hSpace="180" w:wrap="around" w:vAnchor="page" w:hAnchor="page" w:x="10346" w:y="13385"/>
    </w:pPr>
  </w:p>
  <w:p w14:paraId="36C8F405" w14:textId="77777777" w:rsidR="00E52F14" w:rsidRDefault="00E52F14" w:rsidP="006F1FD2">
    <w:pPr>
      <w:pStyle w:val="Footer"/>
      <w:jc w:val="right"/>
    </w:pPr>
  </w:p>
  <w:p w14:paraId="564625E7" w14:textId="5A692B6D" w:rsidR="00C06F1B" w:rsidRPr="00D5598E" w:rsidRDefault="00E568F6" w:rsidP="00C06F1B">
    <w:pPr>
      <w:pStyle w:val="SingleSpacing"/>
      <w:spacing w:line="240" w:lineRule="auto"/>
      <w:ind w:left="330" w:right="720"/>
      <w:jc w:val="center"/>
      <w:rPr>
        <w:sz w:val="20"/>
        <w:szCs w:val="20"/>
      </w:rPr>
    </w:pPr>
    <w:r>
      <w:rPr>
        <w:sz w:val="20"/>
        <w:szCs w:val="20"/>
      </w:rPr>
      <w:t>Proposed</w:t>
    </w:r>
    <w:r w:rsidR="004638DF">
      <w:rPr>
        <w:sz w:val="20"/>
        <w:szCs w:val="20"/>
      </w:rPr>
      <w:t xml:space="preserve"> </w:t>
    </w:r>
    <w:r w:rsidR="00C06F1B">
      <w:rPr>
        <w:sz w:val="20"/>
        <w:szCs w:val="20"/>
      </w:rPr>
      <w:t>O</w:t>
    </w:r>
    <w:r w:rsidR="004638DF">
      <w:rPr>
        <w:sz w:val="20"/>
        <w:szCs w:val="20"/>
      </w:rPr>
      <w:t>rder</w:t>
    </w:r>
    <w:r w:rsidR="00C06F1B" w:rsidRPr="00D5598E">
      <w:rPr>
        <w:sz w:val="20"/>
        <w:szCs w:val="20"/>
      </w:rPr>
      <w:t xml:space="preserve"> </w:t>
    </w:r>
  </w:p>
  <w:p w14:paraId="5C28F0B3" w14:textId="77777777" w:rsidR="00C06F1B" w:rsidRPr="00D5598E" w:rsidRDefault="00C06F1B" w:rsidP="00C06F1B">
    <w:pPr>
      <w:pStyle w:val="SingleSpacing"/>
      <w:spacing w:line="240" w:lineRule="auto"/>
      <w:ind w:left="330" w:right="720"/>
      <w:jc w:val="center"/>
      <w:rPr>
        <w:sz w:val="20"/>
        <w:szCs w:val="20"/>
      </w:rPr>
    </w:pPr>
    <w:r w:rsidRPr="00D5598E">
      <w:rPr>
        <w:sz w:val="20"/>
        <w:szCs w:val="20"/>
      </w:rP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rPr>
        <w:noProof/>
        <w:sz w:val="20"/>
        <w:szCs w:val="20"/>
      </w:rPr>
      <w:fldChar w:fldCharType="end"/>
    </w:r>
    <w:r>
      <w:rPr>
        <w:noProof/>
        <w:sz w:val="20"/>
        <w:szCs w:val="20"/>
      </w:rPr>
      <w:t>-</w:t>
    </w:r>
  </w:p>
  <w:p w14:paraId="29A6DE71" w14:textId="77777777" w:rsidR="00E52F14" w:rsidRPr="0090732A" w:rsidRDefault="00E52F14" w:rsidP="00C06F1B">
    <w:pPr>
      <w:pStyle w:val="SingleSpacing"/>
      <w:spacing w:line="240" w:lineRule="auto"/>
      <w:ind w:left="270" w:right="720"/>
      <w:jc w:val="center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FCD4ED" w14:textId="77777777" w:rsidR="008D266E" w:rsidRDefault="008D266E">
      <w:r>
        <w:separator/>
      </w:r>
    </w:p>
  </w:footnote>
  <w:footnote w:type="continuationSeparator" w:id="0">
    <w:p w14:paraId="11518696" w14:textId="77777777" w:rsidR="008D266E" w:rsidRDefault="008D26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1" w:name="Summary"/>
  <w:bookmarkEnd w:id="1"/>
  <w:p w14:paraId="2C933AB4" w14:textId="77777777" w:rsidR="00E52F14" w:rsidRDefault="0099231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399032" wp14:editId="2A5DB3B2">
              <wp:simplePos x="0" y="0"/>
              <wp:positionH relativeFrom="margin">
                <wp:posOffset>-638810</wp:posOffset>
              </wp:positionH>
              <wp:positionV relativeFrom="margin">
                <wp:posOffset>0</wp:posOffset>
              </wp:positionV>
              <wp:extent cx="457200" cy="8229600"/>
              <wp:effectExtent l="0" t="0" r="0" b="0"/>
              <wp:wrapNone/>
              <wp:docPr id="5" name="LineNumbers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57200" cy="822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/>
                      </a:extLst>
                    </wps:spPr>
                    <wps:txbx>
                      <w:txbxContent>
                        <w:p w14:paraId="6D6FFF55" w14:textId="77777777" w:rsidR="00E52F14" w:rsidRDefault="00E52F14">
                          <w:pPr>
                            <w:jc w:val="right"/>
                          </w:pPr>
                          <w:r>
                            <w:t>1</w:t>
                          </w:r>
                        </w:p>
                        <w:p w14:paraId="7CA3586F" w14:textId="77777777" w:rsidR="00E52F14" w:rsidRDefault="00E52F14">
                          <w:pPr>
                            <w:jc w:val="right"/>
                          </w:pPr>
                          <w:r>
                            <w:t>2</w:t>
                          </w:r>
                        </w:p>
                        <w:p w14:paraId="2184A492" w14:textId="77777777" w:rsidR="00E52F14" w:rsidRDefault="00E52F14">
                          <w:pPr>
                            <w:jc w:val="right"/>
                          </w:pPr>
                          <w:r>
                            <w:t>3</w:t>
                          </w:r>
                        </w:p>
                        <w:p w14:paraId="78AA2D75" w14:textId="77777777" w:rsidR="00E52F14" w:rsidRDefault="00E52F14">
                          <w:pPr>
                            <w:jc w:val="right"/>
                          </w:pPr>
                          <w:r>
                            <w:t>4</w:t>
                          </w:r>
                        </w:p>
                        <w:p w14:paraId="339ED917" w14:textId="77777777" w:rsidR="00E52F14" w:rsidRDefault="00E52F14">
                          <w:pPr>
                            <w:jc w:val="right"/>
                          </w:pPr>
                          <w:r>
                            <w:t>5</w:t>
                          </w:r>
                        </w:p>
                        <w:p w14:paraId="6FFB1D4C" w14:textId="77777777" w:rsidR="00E52F14" w:rsidRDefault="00E52F14">
                          <w:pPr>
                            <w:jc w:val="right"/>
                          </w:pPr>
                          <w:r>
                            <w:t>6</w:t>
                          </w:r>
                        </w:p>
                        <w:p w14:paraId="0F9FD390" w14:textId="77777777" w:rsidR="00E52F14" w:rsidRDefault="00E52F14">
                          <w:pPr>
                            <w:jc w:val="right"/>
                          </w:pPr>
                          <w:r>
                            <w:t>7</w:t>
                          </w:r>
                        </w:p>
                        <w:p w14:paraId="018404F9" w14:textId="77777777" w:rsidR="00E52F14" w:rsidRDefault="00E52F14">
                          <w:pPr>
                            <w:jc w:val="right"/>
                          </w:pPr>
                          <w:r>
                            <w:t>8</w:t>
                          </w:r>
                        </w:p>
                        <w:p w14:paraId="40BF66C6" w14:textId="77777777" w:rsidR="00E52F14" w:rsidRDefault="00E52F14">
                          <w:pPr>
                            <w:jc w:val="right"/>
                          </w:pPr>
                          <w:r>
                            <w:t>9</w:t>
                          </w:r>
                        </w:p>
                        <w:p w14:paraId="09D69B1E" w14:textId="77777777" w:rsidR="00E52F14" w:rsidRDefault="00E52F14">
                          <w:pPr>
                            <w:jc w:val="right"/>
                          </w:pPr>
                          <w:r>
                            <w:t>10</w:t>
                          </w:r>
                        </w:p>
                        <w:p w14:paraId="09097D08" w14:textId="77777777" w:rsidR="00E52F14" w:rsidRDefault="00E52F14">
                          <w:pPr>
                            <w:jc w:val="right"/>
                          </w:pPr>
                          <w:r>
                            <w:t>11</w:t>
                          </w:r>
                        </w:p>
                        <w:p w14:paraId="4C0E590C" w14:textId="77777777" w:rsidR="00E52F14" w:rsidRDefault="00E52F14">
                          <w:pPr>
                            <w:jc w:val="right"/>
                          </w:pPr>
                          <w:r>
                            <w:t>12</w:t>
                          </w:r>
                        </w:p>
                        <w:p w14:paraId="5D7B0397" w14:textId="77777777" w:rsidR="00E52F14" w:rsidRDefault="00E52F14">
                          <w:pPr>
                            <w:jc w:val="right"/>
                          </w:pPr>
                          <w:r>
                            <w:t>13</w:t>
                          </w:r>
                        </w:p>
                        <w:p w14:paraId="534596B7" w14:textId="77777777" w:rsidR="00E52F14" w:rsidRDefault="00E52F14">
                          <w:pPr>
                            <w:jc w:val="right"/>
                          </w:pPr>
                          <w:r>
                            <w:t>14</w:t>
                          </w:r>
                        </w:p>
                        <w:p w14:paraId="2FB3C2AC" w14:textId="77777777" w:rsidR="00E52F14" w:rsidRDefault="00E52F14">
                          <w:pPr>
                            <w:jc w:val="right"/>
                          </w:pPr>
                          <w:r>
                            <w:t>15</w:t>
                          </w:r>
                        </w:p>
                        <w:p w14:paraId="1E40124F" w14:textId="77777777" w:rsidR="00E52F14" w:rsidRDefault="00E52F14">
                          <w:pPr>
                            <w:jc w:val="right"/>
                          </w:pPr>
                          <w:r>
                            <w:t>16</w:t>
                          </w:r>
                        </w:p>
                        <w:p w14:paraId="1B0B21AA" w14:textId="77777777" w:rsidR="00E52F14" w:rsidRDefault="00E52F14">
                          <w:pPr>
                            <w:jc w:val="right"/>
                          </w:pPr>
                          <w:r>
                            <w:t>17</w:t>
                          </w:r>
                        </w:p>
                        <w:p w14:paraId="15173CBE" w14:textId="77777777" w:rsidR="00E52F14" w:rsidRDefault="00E52F14">
                          <w:pPr>
                            <w:jc w:val="right"/>
                          </w:pPr>
                          <w:r>
                            <w:t>18</w:t>
                          </w:r>
                        </w:p>
                        <w:p w14:paraId="37821187" w14:textId="77777777" w:rsidR="00E52F14" w:rsidRDefault="00E52F14">
                          <w:pPr>
                            <w:jc w:val="right"/>
                          </w:pPr>
                          <w:r>
                            <w:t>19</w:t>
                          </w:r>
                        </w:p>
                        <w:p w14:paraId="13E72CFB" w14:textId="77777777" w:rsidR="00E52F14" w:rsidRDefault="00E52F14">
                          <w:pPr>
                            <w:jc w:val="right"/>
                          </w:pPr>
                          <w:r>
                            <w:t>20</w:t>
                          </w:r>
                        </w:p>
                        <w:p w14:paraId="26B550DB" w14:textId="77777777" w:rsidR="00E52F14" w:rsidRDefault="00E52F14">
                          <w:pPr>
                            <w:jc w:val="right"/>
                          </w:pPr>
                          <w:r>
                            <w:t>21</w:t>
                          </w:r>
                        </w:p>
                        <w:p w14:paraId="14EBB9D4" w14:textId="77777777" w:rsidR="00E52F14" w:rsidRDefault="00E52F14">
                          <w:pPr>
                            <w:jc w:val="right"/>
                          </w:pPr>
                          <w:r>
                            <w:t>22</w:t>
                          </w:r>
                        </w:p>
                        <w:p w14:paraId="3244AC72" w14:textId="77777777" w:rsidR="00E52F14" w:rsidRDefault="00E52F14">
                          <w:pPr>
                            <w:jc w:val="right"/>
                          </w:pPr>
                          <w:r>
                            <w:t>23</w:t>
                          </w:r>
                        </w:p>
                        <w:p w14:paraId="0F984E42" w14:textId="77777777" w:rsidR="00E52F14" w:rsidRDefault="00E52F14">
                          <w:pPr>
                            <w:jc w:val="right"/>
                          </w:pPr>
                          <w:r>
                            <w:t>24</w:t>
                          </w:r>
                        </w:p>
                        <w:p w14:paraId="60FF0055" w14:textId="77777777" w:rsidR="00E52F14" w:rsidRDefault="00E52F14">
                          <w:pPr>
                            <w:jc w:val="right"/>
                          </w:pPr>
                          <w:r>
                            <w:t>25</w:t>
                          </w:r>
                        </w:p>
                        <w:p w14:paraId="31BCAC39" w14:textId="77777777" w:rsidR="00E52F14" w:rsidRDefault="00E52F14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0FB760" id="_x0000_t202" coordsize="21600,21600" o:spt="202" path="m,l,21600r21600,l21600,xe">
              <v:stroke joinstyle="miter"/>
              <v:path gradientshapeok="t" o:connecttype="rect"/>
            </v:shapetype>
            <v:shape id="LineNumbers" o:spid="_x0000_s1026" type="#_x0000_t202" style="position:absolute;margin-left:-50.3pt;margin-top:0;width:36pt;height:9in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" stroked="f">
              <v:textbox inset="0,0,0,0">
                <w:txbxContent>
                  <w:p w:rsidR="00E52F14" w:rsidRDefault="00E52F14">
                    <w:pPr>
                      <w:jc w:val="right"/>
                    </w:pPr>
                    <w:r>
                      <w:t>1</w:t>
                    </w:r>
                  </w:p>
                  <w:p w:rsidR="00E52F14" w:rsidRDefault="00E52F14">
                    <w:pPr>
                      <w:jc w:val="right"/>
                    </w:pPr>
                    <w:r>
                      <w:t>2</w:t>
                    </w:r>
                  </w:p>
                  <w:p w:rsidR="00E52F14" w:rsidRDefault="00E52F14">
                    <w:pPr>
                      <w:jc w:val="right"/>
                    </w:pPr>
                    <w:r>
                      <w:t>3</w:t>
                    </w:r>
                  </w:p>
                  <w:p w:rsidR="00E52F14" w:rsidRDefault="00E52F14">
                    <w:pPr>
                      <w:jc w:val="right"/>
                    </w:pPr>
                    <w:r>
                      <w:t>4</w:t>
                    </w:r>
                  </w:p>
                  <w:p w:rsidR="00E52F14" w:rsidRDefault="00E52F14">
                    <w:pPr>
                      <w:jc w:val="right"/>
                    </w:pPr>
                    <w:r>
                      <w:t>5</w:t>
                    </w:r>
                  </w:p>
                  <w:p w:rsidR="00E52F14" w:rsidRDefault="00E52F14">
                    <w:pPr>
                      <w:jc w:val="right"/>
                    </w:pPr>
                    <w:r>
                      <w:t>6</w:t>
                    </w:r>
                  </w:p>
                  <w:p w:rsidR="00E52F14" w:rsidRDefault="00E52F14">
                    <w:pPr>
                      <w:jc w:val="right"/>
                    </w:pPr>
                    <w:r>
                      <w:t>7</w:t>
                    </w:r>
                  </w:p>
                  <w:p w:rsidR="00E52F14" w:rsidRDefault="00E52F14">
                    <w:pPr>
                      <w:jc w:val="right"/>
                    </w:pPr>
                    <w:r>
                      <w:t>8</w:t>
                    </w:r>
                  </w:p>
                  <w:p w:rsidR="00E52F14" w:rsidRDefault="00E52F14">
                    <w:pPr>
                      <w:jc w:val="right"/>
                    </w:pPr>
                    <w:r>
                      <w:t>9</w:t>
                    </w:r>
                  </w:p>
                  <w:p w:rsidR="00E52F14" w:rsidRDefault="00E52F14">
                    <w:pPr>
                      <w:jc w:val="right"/>
                    </w:pPr>
                    <w:r>
                      <w:t>10</w:t>
                    </w:r>
                  </w:p>
                  <w:p w:rsidR="00E52F14" w:rsidRDefault="00E52F14">
                    <w:pPr>
                      <w:jc w:val="right"/>
                    </w:pPr>
                    <w:r>
                      <w:t>11</w:t>
                    </w:r>
                  </w:p>
                  <w:p w:rsidR="00E52F14" w:rsidRDefault="00E52F14">
                    <w:pPr>
                      <w:jc w:val="right"/>
                    </w:pPr>
                    <w:r>
                      <w:t>12</w:t>
                    </w:r>
                  </w:p>
                  <w:p w:rsidR="00E52F14" w:rsidRDefault="00E52F14">
                    <w:pPr>
                      <w:jc w:val="right"/>
                    </w:pPr>
                    <w:r>
                      <w:t>13</w:t>
                    </w:r>
                  </w:p>
                  <w:p w:rsidR="00E52F14" w:rsidRDefault="00E52F14">
                    <w:pPr>
                      <w:jc w:val="right"/>
                    </w:pPr>
                    <w:r>
                      <w:t>14</w:t>
                    </w:r>
                  </w:p>
                  <w:p w:rsidR="00E52F14" w:rsidRDefault="00E52F14">
                    <w:pPr>
                      <w:jc w:val="right"/>
                    </w:pPr>
                    <w:r>
                      <w:t>15</w:t>
                    </w:r>
                  </w:p>
                  <w:p w:rsidR="00E52F14" w:rsidRDefault="00E52F14">
                    <w:pPr>
                      <w:jc w:val="right"/>
                    </w:pPr>
                    <w:r>
                      <w:t>16</w:t>
                    </w:r>
                  </w:p>
                  <w:p w:rsidR="00E52F14" w:rsidRDefault="00E52F14">
                    <w:pPr>
                      <w:jc w:val="right"/>
                    </w:pPr>
                    <w:r>
                      <w:t>17</w:t>
                    </w:r>
                  </w:p>
                  <w:p w:rsidR="00E52F14" w:rsidRDefault="00E52F14">
                    <w:pPr>
                      <w:jc w:val="right"/>
                    </w:pPr>
                    <w:r>
                      <w:t>18</w:t>
                    </w:r>
                  </w:p>
                  <w:p w:rsidR="00E52F14" w:rsidRDefault="00E52F14">
                    <w:pPr>
                      <w:jc w:val="right"/>
                    </w:pPr>
                    <w:r>
                      <w:t>19</w:t>
                    </w:r>
                  </w:p>
                  <w:p w:rsidR="00E52F14" w:rsidRDefault="00E52F14">
                    <w:pPr>
                      <w:jc w:val="right"/>
                    </w:pPr>
                    <w:r>
                      <w:t>20</w:t>
                    </w:r>
                  </w:p>
                  <w:p w:rsidR="00E52F14" w:rsidRDefault="00E52F14">
                    <w:pPr>
                      <w:jc w:val="right"/>
                    </w:pPr>
                    <w:r>
                      <w:t>21</w:t>
                    </w:r>
                  </w:p>
                  <w:p w:rsidR="00E52F14" w:rsidRDefault="00E52F14">
                    <w:pPr>
                      <w:jc w:val="right"/>
                    </w:pPr>
                    <w:r>
                      <w:t>22</w:t>
                    </w:r>
                  </w:p>
                  <w:p w:rsidR="00E52F14" w:rsidRDefault="00E52F14">
                    <w:pPr>
                      <w:jc w:val="right"/>
                    </w:pPr>
                    <w:r>
                      <w:t>23</w:t>
                    </w:r>
                  </w:p>
                  <w:p w:rsidR="00E52F14" w:rsidRDefault="00E52F14">
                    <w:pPr>
                      <w:jc w:val="right"/>
                    </w:pPr>
                    <w:r>
                      <w:t>24</w:t>
                    </w:r>
                  </w:p>
                  <w:p w:rsidR="00E52F14" w:rsidRDefault="00E52F14">
                    <w:pPr>
                      <w:jc w:val="right"/>
                    </w:pPr>
                    <w:r>
                      <w:t>25</w:t>
                    </w:r>
                  </w:p>
                  <w:p w:rsidR="00E52F14" w:rsidRDefault="00E52F14">
                    <w:pPr>
                      <w:jc w:val="right"/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4" distR="114294" simplePos="0" relativeHeight="251657216" behindDoc="0" locked="0" layoutInCell="1" allowOverlap="1" wp14:anchorId="67C36BDC" wp14:editId="4F0DB99A">
              <wp:simplePos x="0" y="0"/>
              <wp:positionH relativeFrom="margin">
                <wp:posOffset>-89536</wp:posOffset>
              </wp:positionH>
              <wp:positionV relativeFrom="page">
                <wp:posOffset>0</wp:posOffset>
              </wp:positionV>
              <wp:extent cx="0" cy="10058400"/>
              <wp:effectExtent l="0" t="0" r="0" b="0"/>
              <wp:wrapNone/>
              <wp:docPr id="4" name="LeftBorder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/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47CA82C" id="LeftBorder2" o:spid="_x0000_s1026" style="position:absolute;z-index:251657216;visibility:visible;mso-wrap-style:square;mso-width-percent:0;mso-height-percent:0;mso-wrap-distance-left:3.17483mm;mso-wrap-distance-top:0;mso-wrap-distance-right:3.17483mm;mso-wrap-distance-bottom:0;mso-position-horizontal:absolute;mso-position-horizontal-relative:margin;mso-position-vertical:absolute;mso-position-vertical-relative:page;mso-width-percent:0;mso-height-percent:0;mso-width-relative:page;mso-height-relative:page" from="-7.05pt,0" to="-7.05pt,11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">
              <o:lock v:ext="edit" shapetype="f"/>
              <w10:wrap anchorx="margin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4" distR="114294" simplePos="0" relativeHeight="251656192" behindDoc="0" locked="0" layoutInCell="1" allowOverlap="1" wp14:anchorId="5C962B40" wp14:editId="08061C15">
              <wp:simplePos x="0" y="0"/>
              <wp:positionH relativeFrom="margin">
                <wp:posOffset>-43816</wp:posOffset>
              </wp:positionH>
              <wp:positionV relativeFrom="page">
                <wp:posOffset>0</wp:posOffset>
              </wp:positionV>
              <wp:extent cx="0" cy="10058400"/>
              <wp:effectExtent l="0" t="0" r="0" b="0"/>
              <wp:wrapNone/>
              <wp:docPr id="3" name="LeftBorder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/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040ADC6" id="LeftBorder1" o:spid="_x0000_s1026" style="position:absolute;z-index:251656192;visibility:visible;mso-wrap-style:square;mso-width-percent:0;mso-height-percent:0;mso-wrap-distance-left:3.17483mm;mso-wrap-distance-top:0;mso-wrap-distance-right:3.17483mm;mso-wrap-distance-bottom:0;mso-position-horizontal:absolute;mso-position-horizontal-relative:margin;mso-position-vertical:absolute;mso-position-vertical-relative:page;mso-width-percent:0;mso-height-percent:0;mso-width-relative:page;mso-height-relative:page" from="-3.45pt,0" to="-3.45pt,11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">
              <o:lock v:ext="edit" shapetype="f"/>
              <w10:wrap anchorx="margin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35F22"/>
    <w:multiLevelType w:val="multilevel"/>
    <w:tmpl w:val="775CA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200218"/>
    <w:multiLevelType w:val="hybridMultilevel"/>
    <w:tmpl w:val="EC2E67A2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04AA152C"/>
    <w:multiLevelType w:val="multilevel"/>
    <w:tmpl w:val="98CA097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05F665DB"/>
    <w:multiLevelType w:val="hybridMultilevel"/>
    <w:tmpl w:val="C192A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207E4C"/>
    <w:multiLevelType w:val="multilevel"/>
    <w:tmpl w:val="E2F80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030950"/>
    <w:multiLevelType w:val="multilevel"/>
    <w:tmpl w:val="98CA097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1CDA1BDE"/>
    <w:multiLevelType w:val="hybridMultilevel"/>
    <w:tmpl w:val="26FC01F0"/>
    <w:lvl w:ilvl="0" w:tplc="EC04F4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E70DCA"/>
    <w:multiLevelType w:val="hybridMultilevel"/>
    <w:tmpl w:val="448E8CE4"/>
    <w:lvl w:ilvl="0" w:tplc="3BB02A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DF5959"/>
    <w:multiLevelType w:val="hybridMultilevel"/>
    <w:tmpl w:val="C39CE686"/>
    <w:lvl w:ilvl="0" w:tplc="050E65D0">
      <w:start w:val="1"/>
      <w:numFmt w:val="decimal"/>
      <w:lvlText w:val="%1."/>
      <w:lvlJc w:val="left"/>
      <w:pPr>
        <w:tabs>
          <w:tab w:val="num" w:pos="1368"/>
        </w:tabs>
        <w:ind w:left="13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5C1406"/>
    <w:multiLevelType w:val="hybridMultilevel"/>
    <w:tmpl w:val="A7F88944"/>
    <w:lvl w:ilvl="0" w:tplc="F9609398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0" w15:restartNumberingAfterBreak="0">
    <w:nsid w:val="25C40588"/>
    <w:multiLevelType w:val="hybridMultilevel"/>
    <w:tmpl w:val="D67CF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063A2F"/>
    <w:multiLevelType w:val="hybridMultilevel"/>
    <w:tmpl w:val="946C962E"/>
    <w:lvl w:ilvl="0" w:tplc="F2AAFE2E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71925E9"/>
    <w:multiLevelType w:val="hybridMultilevel"/>
    <w:tmpl w:val="B6B274EE"/>
    <w:lvl w:ilvl="0" w:tplc="A920BC8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AC1A32"/>
    <w:multiLevelType w:val="hybridMultilevel"/>
    <w:tmpl w:val="3C341FFA"/>
    <w:lvl w:ilvl="0" w:tplc="9C6C4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B25917"/>
    <w:multiLevelType w:val="hybridMultilevel"/>
    <w:tmpl w:val="0A0A8BDA"/>
    <w:lvl w:ilvl="0" w:tplc="3BB02A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947097C"/>
    <w:multiLevelType w:val="hybridMultilevel"/>
    <w:tmpl w:val="FB8A6FF4"/>
    <w:lvl w:ilvl="0" w:tplc="A920BC8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D50C15"/>
    <w:multiLevelType w:val="hybridMultilevel"/>
    <w:tmpl w:val="701672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9742E1"/>
    <w:multiLevelType w:val="multilevel"/>
    <w:tmpl w:val="775CA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EC510E"/>
    <w:multiLevelType w:val="hybridMultilevel"/>
    <w:tmpl w:val="9CB42E4C"/>
    <w:lvl w:ilvl="0" w:tplc="3BB02A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742791"/>
    <w:multiLevelType w:val="hybridMultilevel"/>
    <w:tmpl w:val="3640A288"/>
    <w:lvl w:ilvl="0" w:tplc="3BB02A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C715F1"/>
    <w:multiLevelType w:val="hybridMultilevel"/>
    <w:tmpl w:val="8FC630B2"/>
    <w:lvl w:ilvl="0" w:tplc="3DB478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544748"/>
    <w:multiLevelType w:val="hybridMultilevel"/>
    <w:tmpl w:val="A2562850"/>
    <w:lvl w:ilvl="0" w:tplc="CC4C115A">
      <w:start w:val="1"/>
      <w:numFmt w:val="decimal"/>
      <w:lvlText w:val="%1."/>
      <w:lvlJc w:val="left"/>
      <w:pPr>
        <w:tabs>
          <w:tab w:val="num" w:pos="2088"/>
        </w:tabs>
        <w:ind w:left="20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599A3687"/>
    <w:multiLevelType w:val="hybridMultilevel"/>
    <w:tmpl w:val="1E90ECF4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60DC1025"/>
    <w:multiLevelType w:val="hybridMultilevel"/>
    <w:tmpl w:val="FB8257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FF5AF7"/>
    <w:multiLevelType w:val="hybridMultilevel"/>
    <w:tmpl w:val="F9B670BE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6B5274F1"/>
    <w:multiLevelType w:val="hybridMultilevel"/>
    <w:tmpl w:val="3600F44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72241EE6"/>
    <w:multiLevelType w:val="hybridMultilevel"/>
    <w:tmpl w:val="1F4C31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A2C4325"/>
    <w:multiLevelType w:val="hybridMultilevel"/>
    <w:tmpl w:val="7FC88B72"/>
    <w:lvl w:ilvl="0" w:tplc="5EFEB1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B147B8C"/>
    <w:multiLevelType w:val="hybridMultilevel"/>
    <w:tmpl w:val="775CA64C"/>
    <w:lvl w:ilvl="0" w:tplc="D99843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E751962"/>
    <w:multiLevelType w:val="hybridMultilevel"/>
    <w:tmpl w:val="AF2478A0"/>
    <w:lvl w:ilvl="0" w:tplc="F770220C">
      <w:start w:val="1"/>
      <w:numFmt w:val="decimal"/>
      <w:lvlText w:val="%1."/>
      <w:lvlJc w:val="left"/>
      <w:pPr>
        <w:ind w:left="12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74" w:hanging="360"/>
      </w:pPr>
    </w:lvl>
    <w:lvl w:ilvl="2" w:tplc="0409001B" w:tentative="1">
      <w:start w:val="1"/>
      <w:numFmt w:val="lowerRoman"/>
      <w:lvlText w:val="%3."/>
      <w:lvlJc w:val="right"/>
      <w:pPr>
        <w:ind w:left="2694" w:hanging="180"/>
      </w:pPr>
    </w:lvl>
    <w:lvl w:ilvl="3" w:tplc="0409000F" w:tentative="1">
      <w:start w:val="1"/>
      <w:numFmt w:val="decimal"/>
      <w:lvlText w:val="%4."/>
      <w:lvlJc w:val="left"/>
      <w:pPr>
        <w:ind w:left="3414" w:hanging="360"/>
      </w:pPr>
    </w:lvl>
    <w:lvl w:ilvl="4" w:tplc="04090019" w:tentative="1">
      <w:start w:val="1"/>
      <w:numFmt w:val="lowerLetter"/>
      <w:lvlText w:val="%5."/>
      <w:lvlJc w:val="left"/>
      <w:pPr>
        <w:ind w:left="4134" w:hanging="360"/>
      </w:pPr>
    </w:lvl>
    <w:lvl w:ilvl="5" w:tplc="0409001B" w:tentative="1">
      <w:start w:val="1"/>
      <w:numFmt w:val="lowerRoman"/>
      <w:lvlText w:val="%6."/>
      <w:lvlJc w:val="right"/>
      <w:pPr>
        <w:ind w:left="4854" w:hanging="180"/>
      </w:pPr>
    </w:lvl>
    <w:lvl w:ilvl="6" w:tplc="0409000F" w:tentative="1">
      <w:start w:val="1"/>
      <w:numFmt w:val="decimal"/>
      <w:lvlText w:val="%7."/>
      <w:lvlJc w:val="left"/>
      <w:pPr>
        <w:ind w:left="5574" w:hanging="360"/>
      </w:pPr>
    </w:lvl>
    <w:lvl w:ilvl="7" w:tplc="04090019" w:tentative="1">
      <w:start w:val="1"/>
      <w:numFmt w:val="lowerLetter"/>
      <w:lvlText w:val="%8."/>
      <w:lvlJc w:val="left"/>
      <w:pPr>
        <w:ind w:left="6294" w:hanging="360"/>
      </w:pPr>
    </w:lvl>
    <w:lvl w:ilvl="8" w:tplc="0409001B" w:tentative="1">
      <w:start w:val="1"/>
      <w:numFmt w:val="lowerRoman"/>
      <w:lvlText w:val="%9."/>
      <w:lvlJc w:val="right"/>
      <w:pPr>
        <w:ind w:left="7014" w:hanging="180"/>
      </w:pPr>
    </w:lvl>
  </w:abstractNum>
  <w:abstractNum w:abstractNumId="30" w15:restartNumberingAfterBreak="0">
    <w:nsid w:val="7F2B738B"/>
    <w:multiLevelType w:val="hybridMultilevel"/>
    <w:tmpl w:val="4720F6A2"/>
    <w:lvl w:ilvl="0" w:tplc="9398D18A">
      <w:start w:val="1"/>
      <w:numFmt w:val="upperLetter"/>
      <w:lvlText w:val="%1-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1" w15:restartNumberingAfterBreak="0">
    <w:nsid w:val="7F4724B1"/>
    <w:multiLevelType w:val="hybridMultilevel"/>
    <w:tmpl w:val="A948B1C8"/>
    <w:lvl w:ilvl="0" w:tplc="60D2C13E">
      <w:start w:val="1"/>
      <w:numFmt w:val="decimal"/>
      <w:lvlText w:val="%1."/>
      <w:lvlJc w:val="left"/>
      <w:pPr>
        <w:tabs>
          <w:tab w:val="num" w:pos="504"/>
        </w:tabs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5"/>
  </w:num>
  <w:num w:numId="3">
    <w:abstractNumId w:val="7"/>
  </w:num>
  <w:num w:numId="4">
    <w:abstractNumId w:val="14"/>
  </w:num>
  <w:num w:numId="5">
    <w:abstractNumId w:val="18"/>
  </w:num>
  <w:num w:numId="6">
    <w:abstractNumId w:val="19"/>
  </w:num>
  <w:num w:numId="7">
    <w:abstractNumId w:val="11"/>
  </w:num>
  <w:num w:numId="8">
    <w:abstractNumId w:val="25"/>
  </w:num>
  <w:num w:numId="9">
    <w:abstractNumId w:val="1"/>
  </w:num>
  <w:num w:numId="10">
    <w:abstractNumId w:val="24"/>
  </w:num>
  <w:num w:numId="11">
    <w:abstractNumId w:val="21"/>
  </w:num>
  <w:num w:numId="12">
    <w:abstractNumId w:val="8"/>
  </w:num>
  <w:num w:numId="13">
    <w:abstractNumId w:val="31"/>
  </w:num>
  <w:num w:numId="14">
    <w:abstractNumId w:val="22"/>
  </w:num>
  <w:num w:numId="15">
    <w:abstractNumId w:val="10"/>
  </w:num>
  <w:num w:numId="16">
    <w:abstractNumId w:val="28"/>
  </w:num>
  <w:num w:numId="17">
    <w:abstractNumId w:val="4"/>
  </w:num>
  <w:num w:numId="18">
    <w:abstractNumId w:val="26"/>
  </w:num>
  <w:num w:numId="19">
    <w:abstractNumId w:val="3"/>
  </w:num>
  <w:num w:numId="20">
    <w:abstractNumId w:val="0"/>
  </w:num>
  <w:num w:numId="21">
    <w:abstractNumId w:val="17"/>
  </w:num>
  <w:num w:numId="22">
    <w:abstractNumId w:val="16"/>
  </w:num>
  <w:num w:numId="23">
    <w:abstractNumId w:val="20"/>
  </w:num>
  <w:num w:numId="24">
    <w:abstractNumId w:val="29"/>
  </w:num>
  <w:num w:numId="25">
    <w:abstractNumId w:val="9"/>
  </w:num>
  <w:num w:numId="26">
    <w:abstractNumId w:val="23"/>
  </w:num>
  <w:num w:numId="27">
    <w:abstractNumId w:val="27"/>
  </w:num>
  <w:num w:numId="28">
    <w:abstractNumId w:val="2"/>
  </w:num>
  <w:num w:numId="29">
    <w:abstractNumId w:val="13"/>
  </w:num>
  <w:num w:numId="30">
    <w:abstractNumId w:val="6"/>
  </w:num>
  <w:num w:numId="31">
    <w:abstractNumId w:val="30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3"/>
  <w:embedSystemFonts/>
  <w:proofState w:spelling="clean" w:grammar="clean"/>
  <w:attachedTemplate r:id="rId1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288"/>
  <w:drawingGridHorizontalSpacing w:val="100"/>
  <w:drawingGridVerticalSpacing w:val="136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orneyName" w:val="-1"/>
    <w:docVar w:name="CaptionBoxStyle" w:val="3"/>
    <w:docVar w:name="CourtAlignment" w:val="1"/>
    <w:docVar w:name="CourtName" w:val="UNITED STATES DISTRICT COURT_x000d__x000a_WESTERN DISTRICT OF WASHINGTON"/>
    <w:docVar w:name="FirmInFtr" w:val="0"/>
    <w:docVar w:name="FirmInSigBlkStyle" w:val="2"/>
    <w:docVar w:name="FirstLineNum" w:val="1"/>
    <w:docVar w:name="FirstPleadingLine" w:val="1"/>
    <w:docVar w:name="Font" w:val="Times New Roman"/>
    <w:docVar w:name="IncludeDate" w:val="-1"/>
    <w:docVar w:name="IncludeLineNumbers" w:val="-1"/>
    <w:docVar w:name="JudgeName" w:val="-1"/>
    <w:docVar w:name="LeftBorderStyle" w:val="2"/>
    <w:docVar w:name="LineNumIncByOne" w:val="-1"/>
    <w:docVar w:name="LineSpacing" w:val="2"/>
    <w:docVar w:name="LinesPerPage" w:val="25"/>
    <w:docVar w:name="PageNumsInFtr" w:val="-1"/>
    <w:docVar w:name="RightBorderStyle" w:val="1"/>
    <w:docVar w:name="SigBlkYes" w:val="-1"/>
    <w:docVar w:name="SignWith" w:val=" "/>
    <w:docVar w:name="SummaryInFtr" w:val="-1"/>
  </w:docVars>
  <w:rsids>
    <w:rsidRoot w:val="00D16FF6"/>
    <w:rsid w:val="00002C34"/>
    <w:rsid w:val="00007A8E"/>
    <w:rsid w:val="00013ECC"/>
    <w:rsid w:val="00016DCE"/>
    <w:rsid w:val="00016F05"/>
    <w:rsid w:val="00017BEC"/>
    <w:rsid w:val="00023223"/>
    <w:rsid w:val="00033BC4"/>
    <w:rsid w:val="00040B03"/>
    <w:rsid w:val="000427A9"/>
    <w:rsid w:val="00043E1A"/>
    <w:rsid w:val="00050480"/>
    <w:rsid w:val="00065D2A"/>
    <w:rsid w:val="00070956"/>
    <w:rsid w:val="000761BA"/>
    <w:rsid w:val="00084EC7"/>
    <w:rsid w:val="00097C88"/>
    <w:rsid w:val="000A1681"/>
    <w:rsid w:val="000B0101"/>
    <w:rsid w:val="000B6202"/>
    <w:rsid w:val="000C0E98"/>
    <w:rsid w:val="000C6C24"/>
    <w:rsid w:val="000D03D3"/>
    <w:rsid w:val="000D138D"/>
    <w:rsid w:val="000D42CB"/>
    <w:rsid w:val="000E0FD7"/>
    <w:rsid w:val="000E3DBC"/>
    <w:rsid w:val="000E4233"/>
    <w:rsid w:val="000F0655"/>
    <w:rsid w:val="00101E34"/>
    <w:rsid w:val="0010668B"/>
    <w:rsid w:val="00111646"/>
    <w:rsid w:val="00112B08"/>
    <w:rsid w:val="00115766"/>
    <w:rsid w:val="00117058"/>
    <w:rsid w:val="00121B66"/>
    <w:rsid w:val="00122E48"/>
    <w:rsid w:val="00123736"/>
    <w:rsid w:val="00131224"/>
    <w:rsid w:val="00133772"/>
    <w:rsid w:val="00141FE9"/>
    <w:rsid w:val="00144344"/>
    <w:rsid w:val="001477C0"/>
    <w:rsid w:val="001571CF"/>
    <w:rsid w:val="0018139D"/>
    <w:rsid w:val="001915D1"/>
    <w:rsid w:val="00191E71"/>
    <w:rsid w:val="00197069"/>
    <w:rsid w:val="001A3F9A"/>
    <w:rsid w:val="001A609E"/>
    <w:rsid w:val="001B4053"/>
    <w:rsid w:val="001B4DC4"/>
    <w:rsid w:val="001B53D0"/>
    <w:rsid w:val="001B6FEA"/>
    <w:rsid w:val="001C53F7"/>
    <w:rsid w:val="001C6D9C"/>
    <w:rsid w:val="001D3482"/>
    <w:rsid w:val="001D6B8E"/>
    <w:rsid w:val="001E1533"/>
    <w:rsid w:val="001F1D88"/>
    <w:rsid w:val="001F4ACC"/>
    <w:rsid w:val="001F59B5"/>
    <w:rsid w:val="001F63E1"/>
    <w:rsid w:val="00210394"/>
    <w:rsid w:val="00211023"/>
    <w:rsid w:val="00214C86"/>
    <w:rsid w:val="00217288"/>
    <w:rsid w:val="00217513"/>
    <w:rsid w:val="002223D7"/>
    <w:rsid w:val="00226CD8"/>
    <w:rsid w:val="002303B7"/>
    <w:rsid w:val="00234B3F"/>
    <w:rsid w:val="002354E3"/>
    <w:rsid w:val="0023586C"/>
    <w:rsid w:val="00240BD9"/>
    <w:rsid w:val="00245FD0"/>
    <w:rsid w:val="00246D1F"/>
    <w:rsid w:val="002472AC"/>
    <w:rsid w:val="00253FBD"/>
    <w:rsid w:val="002604AC"/>
    <w:rsid w:val="00260757"/>
    <w:rsid w:val="0027702B"/>
    <w:rsid w:val="00277851"/>
    <w:rsid w:val="00286468"/>
    <w:rsid w:val="00293D2A"/>
    <w:rsid w:val="002A1533"/>
    <w:rsid w:val="002A3DDD"/>
    <w:rsid w:val="002A7359"/>
    <w:rsid w:val="002C7E1D"/>
    <w:rsid w:val="002D63F1"/>
    <w:rsid w:val="002E1C4D"/>
    <w:rsid w:val="002F4DEE"/>
    <w:rsid w:val="002F57E6"/>
    <w:rsid w:val="003100AE"/>
    <w:rsid w:val="0031105C"/>
    <w:rsid w:val="003231D6"/>
    <w:rsid w:val="00324A3F"/>
    <w:rsid w:val="00324DEB"/>
    <w:rsid w:val="00325BF7"/>
    <w:rsid w:val="00331078"/>
    <w:rsid w:val="003344B8"/>
    <w:rsid w:val="00337959"/>
    <w:rsid w:val="00341F3C"/>
    <w:rsid w:val="003433D9"/>
    <w:rsid w:val="00343BBD"/>
    <w:rsid w:val="00344E4B"/>
    <w:rsid w:val="0034767F"/>
    <w:rsid w:val="00347A08"/>
    <w:rsid w:val="00352892"/>
    <w:rsid w:val="00354542"/>
    <w:rsid w:val="00354AD0"/>
    <w:rsid w:val="00367FB0"/>
    <w:rsid w:val="003915B1"/>
    <w:rsid w:val="00391E8E"/>
    <w:rsid w:val="0039335A"/>
    <w:rsid w:val="00393B3C"/>
    <w:rsid w:val="00394984"/>
    <w:rsid w:val="003B5A42"/>
    <w:rsid w:val="003B76CA"/>
    <w:rsid w:val="003C167A"/>
    <w:rsid w:val="003C3602"/>
    <w:rsid w:val="003D0556"/>
    <w:rsid w:val="003D0F3D"/>
    <w:rsid w:val="003D6482"/>
    <w:rsid w:val="003D711C"/>
    <w:rsid w:val="003D75D4"/>
    <w:rsid w:val="003E73CA"/>
    <w:rsid w:val="003F0C82"/>
    <w:rsid w:val="003F6A70"/>
    <w:rsid w:val="003F74FF"/>
    <w:rsid w:val="004043ED"/>
    <w:rsid w:val="0043121D"/>
    <w:rsid w:val="00431F6C"/>
    <w:rsid w:val="004431E9"/>
    <w:rsid w:val="00443C6C"/>
    <w:rsid w:val="0044611E"/>
    <w:rsid w:val="00457CD9"/>
    <w:rsid w:val="00461C7E"/>
    <w:rsid w:val="004638DF"/>
    <w:rsid w:val="00466DD7"/>
    <w:rsid w:val="004848F1"/>
    <w:rsid w:val="004A5AEE"/>
    <w:rsid w:val="004C5F3F"/>
    <w:rsid w:val="004D5CCA"/>
    <w:rsid w:val="004E5293"/>
    <w:rsid w:val="004E5B15"/>
    <w:rsid w:val="004F6861"/>
    <w:rsid w:val="004F7A2A"/>
    <w:rsid w:val="0050310C"/>
    <w:rsid w:val="005046A6"/>
    <w:rsid w:val="0051656A"/>
    <w:rsid w:val="00517A88"/>
    <w:rsid w:val="005214B5"/>
    <w:rsid w:val="00525F2D"/>
    <w:rsid w:val="0053496B"/>
    <w:rsid w:val="00535CB7"/>
    <w:rsid w:val="00547CBA"/>
    <w:rsid w:val="00551308"/>
    <w:rsid w:val="0055175D"/>
    <w:rsid w:val="0055468C"/>
    <w:rsid w:val="005557BB"/>
    <w:rsid w:val="00555903"/>
    <w:rsid w:val="00557ED2"/>
    <w:rsid w:val="00561E98"/>
    <w:rsid w:val="00563B8D"/>
    <w:rsid w:val="00563BAF"/>
    <w:rsid w:val="005668EF"/>
    <w:rsid w:val="0057090B"/>
    <w:rsid w:val="005753D1"/>
    <w:rsid w:val="005822F5"/>
    <w:rsid w:val="00583A6D"/>
    <w:rsid w:val="005B1318"/>
    <w:rsid w:val="005B1347"/>
    <w:rsid w:val="005B5592"/>
    <w:rsid w:val="005C1391"/>
    <w:rsid w:val="005C453B"/>
    <w:rsid w:val="005D082E"/>
    <w:rsid w:val="005D0C99"/>
    <w:rsid w:val="005D2FB1"/>
    <w:rsid w:val="005E191C"/>
    <w:rsid w:val="005E1E9A"/>
    <w:rsid w:val="005E54B7"/>
    <w:rsid w:val="005E5F88"/>
    <w:rsid w:val="005F0455"/>
    <w:rsid w:val="005F2E92"/>
    <w:rsid w:val="005F36D0"/>
    <w:rsid w:val="005F64A5"/>
    <w:rsid w:val="005F7A75"/>
    <w:rsid w:val="005F7CD6"/>
    <w:rsid w:val="00605499"/>
    <w:rsid w:val="0061492D"/>
    <w:rsid w:val="00614BB8"/>
    <w:rsid w:val="006162B8"/>
    <w:rsid w:val="00621A97"/>
    <w:rsid w:val="00625DE3"/>
    <w:rsid w:val="00632F1E"/>
    <w:rsid w:val="006376FF"/>
    <w:rsid w:val="00641337"/>
    <w:rsid w:val="00650FAA"/>
    <w:rsid w:val="00651E5A"/>
    <w:rsid w:val="006550CC"/>
    <w:rsid w:val="00671DBE"/>
    <w:rsid w:val="00673B6F"/>
    <w:rsid w:val="00680095"/>
    <w:rsid w:val="006828A1"/>
    <w:rsid w:val="006973A1"/>
    <w:rsid w:val="006A4708"/>
    <w:rsid w:val="006B32E2"/>
    <w:rsid w:val="006B462B"/>
    <w:rsid w:val="006C79A3"/>
    <w:rsid w:val="006E68C5"/>
    <w:rsid w:val="006F1FD2"/>
    <w:rsid w:val="006F6220"/>
    <w:rsid w:val="006F78D2"/>
    <w:rsid w:val="00702E5F"/>
    <w:rsid w:val="0070793F"/>
    <w:rsid w:val="00715C48"/>
    <w:rsid w:val="00734408"/>
    <w:rsid w:val="0073692E"/>
    <w:rsid w:val="00736A75"/>
    <w:rsid w:val="007407F2"/>
    <w:rsid w:val="00750D4E"/>
    <w:rsid w:val="00752F27"/>
    <w:rsid w:val="007545D0"/>
    <w:rsid w:val="00761D1C"/>
    <w:rsid w:val="00771200"/>
    <w:rsid w:val="00771E49"/>
    <w:rsid w:val="007726CE"/>
    <w:rsid w:val="00776663"/>
    <w:rsid w:val="00787658"/>
    <w:rsid w:val="00787935"/>
    <w:rsid w:val="00791447"/>
    <w:rsid w:val="00791688"/>
    <w:rsid w:val="00792912"/>
    <w:rsid w:val="00793586"/>
    <w:rsid w:val="007A052C"/>
    <w:rsid w:val="007A0E25"/>
    <w:rsid w:val="007A7218"/>
    <w:rsid w:val="007B0088"/>
    <w:rsid w:val="007B2B21"/>
    <w:rsid w:val="007C0D0A"/>
    <w:rsid w:val="007D2408"/>
    <w:rsid w:val="007E07A2"/>
    <w:rsid w:val="007E5579"/>
    <w:rsid w:val="007E6408"/>
    <w:rsid w:val="007F63D4"/>
    <w:rsid w:val="007F6C04"/>
    <w:rsid w:val="008001B9"/>
    <w:rsid w:val="008007E7"/>
    <w:rsid w:val="00802384"/>
    <w:rsid w:val="00811966"/>
    <w:rsid w:val="00812A9C"/>
    <w:rsid w:val="00814182"/>
    <w:rsid w:val="00821C8C"/>
    <w:rsid w:val="00833892"/>
    <w:rsid w:val="00835E48"/>
    <w:rsid w:val="00836C79"/>
    <w:rsid w:val="00845083"/>
    <w:rsid w:val="00851842"/>
    <w:rsid w:val="00853489"/>
    <w:rsid w:val="00862CDD"/>
    <w:rsid w:val="00870BA1"/>
    <w:rsid w:val="00880E24"/>
    <w:rsid w:val="0088376D"/>
    <w:rsid w:val="00883AB3"/>
    <w:rsid w:val="00884046"/>
    <w:rsid w:val="008A05D6"/>
    <w:rsid w:val="008A1C27"/>
    <w:rsid w:val="008A5238"/>
    <w:rsid w:val="008B2361"/>
    <w:rsid w:val="008C1135"/>
    <w:rsid w:val="008D266E"/>
    <w:rsid w:val="008D57AE"/>
    <w:rsid w:val="008E12F8"/>
    <w:rsid w:val="008E1454"/>
    <w:rsid w:val="008E3670"/>
    <w:rsid w:val="0090732A"/>
    <w:rsid w:val="00907DD9"/>
    <w:rsid w:val="009142D6"/>
    <w:rsid w:val="00916B23"/>
    <w:rsid w:val="00916F69"/>
    <w:rsid w:val="00917D50"/>
    <w:rsid w:val="009317DE"/>
    <w:rsid w:val="00931840"/>
    <w:rsid w:val="00932D5C"/>
    <w:rsid w:val="00936579"/>
    <w:rsid w:val="00941010"/>
    <w:rsid w:val="00942A1F"/>
    <w:rsid w:val="0094311B"/>
    <w:rsid w:val="00952050"/>
    <w:rsid w:val="00965BAE"/>
    <w:rsid w:val="009667DA"/>
    <w:rsid w:val="00967C6E"/>
    <w:rsid w:val="00973AC2"/>
    <w:rsid w:val="00977B52"/>
    <w:rsid w:val="00992317"/>
    <w:rsid w:val="009924E1"/>
    <w:rsid w:val="009B0CDC"/>
    <w:rsid w:val="009B25CD"/>
    <w:rsid w:val="009C2629"/>
    <w:rsid w:val="009C6997"/>
    <w:rsid w:val="009C708C"/>
    <w:rsid w:val="009D7A94"/>
    <w:rsid w:val="009F3059"/>
    <w:rsid w:val="009F3B06"/>
    <w:rsid w:val="00A03D58"/>
    <w:rsid w:val="00A05957"/>
    <w:rsid w:val="00A10273"/>
    <w:rsid w:val="00A14A4D"/>
    <w:rsid w:val="00A201DC"/>
    <w:rsid w:val="00A22E71"/>
    <w:rsid w:val="00A24B54"/>
    <w:rsid w:val="00A25D6D"/>
    <w:rsid w:val="00A26BE7"/>
    <w:rsid w:val="00A31F9C"/>
    <w:rsid w:val="00A32ACA"/>
    <w:rsid w:val="00A45C43"/>
    <w:rsid w:val="00A45F45"/>
    <w:rsid w:val="00A505CE"/>
    <w:rsid w:val="00A53F2C"/>
    <w:rsid w:val="00A560F8"/>
    <w:rsid w:val="00A5711F"/>
    <w:rsid w:val="00A619DA"/>
    <w:rsid w:val="00A72FAA"/>
    <w:rsid w:val="00A7317B"/>
    <w:rsid w:val="00A76191"/>
    <w:rsid w:val="00A8005C"/>
    <w:rsid w:val="00A84C27"/>
    <w:rsid w:val="00A875D5"/>
    <w:rsid w:val="00A9182A"/>
    <w:rsid w:val="00A91C39"/>
    <w:rsid w:val="00A9618E"/>
    <w:rsid w:val="00AA3463"/>
    <w:rsid w:val="00AB026B"/>
    <w:rsid w:val="00AB5C88"/>
    <w:rsid w:val="00AB6DF5"/>
    <w:rsid w:val="00AC0020"/>
    <w:rsid w:val="00AC03CC"/>
    <w:rsid w:val="00AC4DBA"/>
    <w:rsid w:val="00AD6990"/>
    <w:rsid w:val="00AE1076"/>
    <w:rsid w:val="00AE1C73"/>
    <w:rsid w:val="00AE1F4D"/>
    <w:rsid w:val="00AE3CB2"/>
    <w:rsid w:val="00AE421D"/>
    <w:rsid w:val="00AE76E0"/>
    <w:rsid w:val="00AF11CB"/>
    <w:rsid w:val="00AF1816"/>
    <w:rsid w:val="00AF30F6"/>
    <w:rsid w:val="00AF547E"/>
    <w:rsid w:val="00B06FF5"/>
    <w:rsid w:val="00B1077D"/>
    <w:rsid w:val="00B173C4"/>
    <w:rsid w:val="00B3120A"/>
    <w:rsid w:val="00B370DB"/>
    <w:rsid w:val="00B524F0"/>
    <w:rsid w:val="00B60052"/>
    <w:rsid w:val="00B6196E"/>
    <w:rsid w:val="00B64205"/>
    <w:rsid w:val="00B73D9A"/>
    <w:rsid w:val="00B7752C"/>
    <w:rsid w:val="00B93C58"/>
    <w:rsid w:val="00B95785"/>
    <w:rsid w:val="00BA1DBD"/>
    <w:rsid w:val="00BA1E18"/>
    <w:rsid w:val="00BA5FB9"/>
    <w:rsid w:val="00BA680B"/>
    <w:rsid w:val="00BB3050"/>
    <w:rsid w:val="00BB7083"/>
    <w:rsid w:val="00BC4196"/>
    <w:rsid w:val="00BC567A"/>
    <w:rsid w:val="00BD2B58"/>
    <w:rsid w:val="00BD30C6"/>
    <w:rsid w:val="00BD5E43"/>
    <w:rsid w:val="00BD6B14"/>
    <w:rsid w:val="00BD7D0A"/>
    <w:rsid w:val="00BE0EE1"/>
    <w:rsid w:val="00BE551F"/>
    <w:rsid w:val="00BF3DA2"/>
    <w:rsid w:val="00C0619B"/>
    <w:rsid w:val="00C06F1B"/>
    <w:rsid w:val="00C075D5"/>
    <w:rsid w:val="00C12994"/>
    <w:rsid w:val="00C266C3"/>
    <w:rsid w:val="00C3034A"/>
    <w:rsid w:val="00C34BB0"/>
    <w:rsid w:val="00C43C12"/>
    <w:rsid w:val="00C4498E"/>
    <w:rsid w:val="00C45498"/>
    <w:rsid w:val="00C50516"/>
    <w:rsid w:val="00C55831"/>
    <w:rsid w:val="00C7488C"/>
    <w:rsid w:val="00C87E0A"/>
    <w:rsid w:val="00C91AFD"/>
    <w:rsid w:val="00CC396F"/>
    <w:rsid w:val="00CC51ED"/>
    <w:rsid w:val="00CC7A5C"/>
    <w:rsid w:val="00CD70CD"/>
    <w:rsid w:val="00CD7A56"/>
    <w:rsid w:val="00CE209F"/>
    <w:rsid w:val="00CE6CC6"/>
    <w:rsid w:val="00CF4211"/>
    <w:rsid w:val="00CF5142"/>
    <w:rsid w:val="00CF5368"/>
    <w:rsid w:val="00CF7CD4"/>
    <w:rsid w:val="00D03073"/>
    <w:rsid w:val="00D069B2"/>
    <w:rsid w:val="00D07972"/>
    <w:rsid w:val="00D11FE7"/>
    <w:rsid w:val="00D12635"/>
    <w:rsid w:val="00D16FF6"/>
    <w:rsid w:val="00D20107"/>
    <w:rsid w:val="00D207D8"/>
    <w:rsid w:val="00D249A2"/>
    <w:rsid w:val="00D2740D"/>
    <w:rsid w:val="00D27AD5"/>
    <w:rsid w:val="00D31C32"/>
    <w:rsid w:val="00D369DE"/>
    <w:rsid w:val="00D36F5D"/>
    <w:rsid w:val="00D45910"/>
    <w:rsid w:val="00D57962"/>
    <w:rsid w:val="00D57E3B"/>
    <w:rsid w:val="00D935FA"/>
    <w:rsid w:val="00D9612D"/>
    <w:rsid w:val="00DA4C54"/>
    <w:rsid w:val="00DA5E0D"/>
    <w:rsid w:val="00DA6265"/>
    <w:rsid w:val="00DB2684"/>
    <w:rsid w:val="00DB41D9"/>
    <w:rsid w:val="00DB4243"/>
    <w:rsid w:val="00DB4FFB"/>
    <w:rsid w:val="00DB6ED0"/>
    <w:rsid w:val="00DC43BE"/>
    <w:rsid w:val="00DC4989"/>
    <w:rsid w:val="00DC6BF3"/>
    <w:rsid w:val="00DD2ED4"/>
    <w:rsid w:val="00DD5EB4"/>
    <w:rsid w:val="00DE43EC"/>
    <w:rsid w:val="00DF44E4"/>
    <w:rsid w:val="00DF65C8"/>
    <w:rsid w:val="00DF7884"/>
    <w:rsid w:val="00DF7FF9"/>
    <w:rsid w:val="00E01991"/>
    <w:rsid w:val="00E04F49"/>
    <w:rsid w:val="00E22229"/>
    <w:rsid w:val="00E231DA"/>
    <w:rsid w:val="00E249CC"/>
    <w:rsid w:val="00E25E23"/>
    <w:rsid w:val="00E26D4E"/>
    <w:rsid w:val="00E4650D"/>
    <w:rsid w:val="00E5083A"/>
    <w:rsid w:val="00E52F14"/>
    <w:rsid w:val="00E541A5"/>
    <w:rsid w:val="00E54545"/>
    <w:rsid w:val="00E5632C"/>
    <w:rsid w:val="00E568F6"/>
    <w:rsid w:val="00E60867"/>
    <w:rsid w:val="00E6660A"/>
    <w:rsid w:val="00E758C5"/>
    <w:rsid w:val="00E87566"/>
    <w:rsid w:val="00E87AA9"/>
    <w:rsid w:val="00E94317"/>
    <w:rsid w:val="00E94D38"/>
    <w:rsid w:val="00E96CB7"/>
    <w:rsid w:val="00EB0EAE"/>
    <w:rsid w:val="00EB7063"/>
    <w:rsid w:val="00ED2F8A"/>
    <w:rsid w:val="00EE103F"/>
    <w:rsid w:val="00EF0B9A"/>
    <w:rsid w:val="00EF4AF8"/>
    <w:rsid w:val="00F04431"/>
    <w:rsid w:val="00F05B31"/>
    <w:rsid w:val="00F06F82"/>
    <w:rsid w:val="00F13DC2"/>
    <w:rsid w:val="00F140FA"/>
    <w:rsid w:val="00F14350"/>
    <w:rsid w:val="00F153E1"/>
    <w:rsid w:val="00F20419"/>
    <w:rsid w:val="00F2168C"/>
    <w:rsid w:val="00F22F01"/>
    <w:rsid w:val="00F304FE"/>
    <w:rsid w:val="00F34DB8"/>
    <w:rsid w:val="00F41C9B"/>
    <w:rsid w:val="00F47DD2"/>
    <w:rsid w:val="00F50E1E"/>
    <w:rsid w:val="00F51BE6"/>
    <w:rsid w:val="00F56DF7"/>
    <w:rsid w:val="00F6007C"/>
    <w:rsid w:val="00F601CF"/>
    <w:rsid w:val="00F63CCD"/>
    <w:rsid w:val="00F66F7A"/>
    <w:rsid w:val="00F714C7"/>
    <w:rsid w:val="00F77306"/>
    <w:rsid w:val="00F81D8F"/>
    <w:rsid w:val="00F84A25"/>
    <w:rsid w:val="00F860D4"/>
    <w:rsid w:val="00F87BE3"/>
    <w:rsid w:val="00F94B6E"/>
    <w:rsid w:val="00F95334"/>
    <w:rsid w:val="00FA0123"/>
    <w:rsid w:val="00FA49E1"/>
    <w:rsid w:val="00FA6D45"/>
    <w:rsid w:val="00FA7CE5"/>
    <w:rsid w:val="00FB1E81"/>
    <w:rsid w:val="00FC1AA2"/>
    <w:rsid w:val="00FC2A45"/>
    <w:rsid w:val="00FC712F"/>
    <w:rsid w:val="00FD25B2"/>
    <w:rsid w:val="00FD4835"/>
    <w:rsid w:val="00FD78A2"/>
    <w:rsid w:val="00FE00FC"/>
    <w:rsid w:val="00FE0432"/>
    <w:rsid w:val="00FE6310"/>
    <w:rsid w:val="00FF02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40D5D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40B03"/>
    <w:pPr>
      <w:spacing w:line="508" w:lineRule="exact"/>
    </w:pPr>
  </w:style>
  <w:style w:type="paragraph" w:styleId="Heading1">
    <w:name w:val="heading 1"/>
    <w:basedOn w:val="Normal"/>
    <w:next w:val="Normal"/>
    <w:qFormat/>
    <w:rsid w:val="00040B03"/>
    <w:pPr>
      <w:keepNext/>
      <w:ind w:firstLine="720"/>
      <w:outlineLvl w:val="0"/>
    </w:pPr>
    <w:rPr>
      <w:color w:val="000000"/>
      <w:szCs w:val="26"/>
      <w:u w:val="single"/>
    </w:rPr>
  </w:style>
  <w:style w:type="paragraph" w:styleId="Heading2">
    <w:name w:val="heading 2"/>
    <w:basedOn w:val="Normal"/>
    <w:next w:val="Normal"/>
    <w:qFormat/>
    <w:rsid w:val="00040B03"/>
    <w:pPr>
      <w:keepNext/>
      <w:outlineLvl w:val="1"/>
    </w:pPr>
    <w:rPr>
      <w:u w:val="single"/>
      <w:lang w:val="en-CA"/>
    </w:rPr>
  </w:style>
  <w:style w:type="paragraph" w:styleId="Heading3">
    <w:name w:val="heading 3"/>
    <w:basedOn w:val="Normal"/>
    <w:next w:val="Normal"/>
    <w:qFormat/>
    <w:rsid w:val="00040B03"/>
    <w:pPr>
      <w:keepNext/>
      <w:outlineLvl w:val="2"/>
    </w:pPr>
    <w:rPr>
      <w:color w:val="000000"/>
      <w:szCs w:val="26"/>
      <w:u w:val="single"/>
    </w:rPr>
  </w:style>
  <w:style w:type="paragraph" w:styleId="Heading4">
    <w:name w:val="heading 4"/>
    <w:basedOn w:val="Normal"/>
    <w:next w:val="Normal"/>
    <w:qFormat/>
    <w:rsid w:val="00040B03"/>
    <w:pPr>
      <w:keepNext/>
      <w:spacing w:line="480" w:lineRule="auto"/>
      <w:ind w:left="720" w:right="720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040B03"/>
    <w:pPr>
      <w:keepNext/>
      <w:spacing w:line="480" w:lineRule="auto"/>
      <w:ind w:left="720" w:right="720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040B03"/>
    <w:pPr>
      <w:keepNext/>
      <w:spacing w:line="480" w:lineRule="auto"/>
      <w:ind w:left="720" w:right="720"/>
      <w:outlineLvl w:val="5"/>
    </w:pPr>
    <w:rPr>
      <w:u w:val="single"/>
    </w:rPr>
  </w:style>
  <w:style w:type="paragraph" w:styleId="Heading7">
    <w:name w:val="heading 7"/>
    <w:basedOn w:val="Normal"/>
    <w:next w:val="Normal"/>
    <w:qFormat/>
    <w:rsid w:val="00040B03"/>
    <w:pPr>
      <w:keepNext/>
      <w:spacing w:line="480" w:lineRule="auto"/>
      <w:ind w:left="720" w:right="576"/>
      <w:outlineLvl w:val="6"/>
    </w:pPr>
    <w:rPr>
      <w:u w:val="single"/>
    </w:rPr>
  </w:style>
  <w:style w:type="paragraph" w:styleId="Heading8">
    <w:name w:val="heading 8"/>
    <w:basedOn w:val="Normal"/>
    <w:next w:val="Normal"/>
    <w:qFormat/>
    <w:rsid w:val="00040B03"/>
    <w:pPr>
      <w:keepNext/>
      <w:spacing w:line="480" w:lineRule="auto"/>
      <w:ind w:left="360" w:right="720"/>
      <w:outlineLvl w:val="7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040B03"/>
    <w:pPr>
      <w:spacing w:line="254" w:lineRule="exact"/>
    </w:pPr>
  </w:style>
  <w:style w:type="paragraph" w:customStyle="1" w:styleId="15Spacing">
    <w:name w:val="1.5 Spacing"/>
    <w:basedOn w:val="Normal"/>
    <w:rsid w:val="00040B03"/>
    <w:pPr>
      <w:spacing w:line="381" w:lineRule="exact"/>
    </w:pPr>
  </w:style>
  <w:style w:type="paragraph" w:customStyle="1" w:styleId="DoubleSpacing">
    <w:name w:val="Double Spacing"/>
    <w:basedOn w:val="Normal"/>
    <w:rsid w:val="00040B03"/>
  </w:style>
  <w:style w:type="paragraph" w:customStyle="1" w:styleId="AttorneyName">
    <w:name w:val="Attorney Name"/>
    <w:basedOn w:val="SingleSpacing"/>
    <w:rsid w:val="00040B03"/>
  </w:style>
  <w:style w:type="paragraph" w:customStyle="1" w:styleId="FirmName">
    <w:name w:val="Firm Name"/>
    <w:basedOn w:val="SingleSpacing"/>
    <w:rsid w:val="00040B03"/>
    <w:pPr>
      <w:jc w:val="center"/>
    </w:pPr>
  </w:style>
  <w:style w:type="paragraph" w:customStyle="1" w:styleId="SignatureBlock">
    <w:name w:val="Signature Block"/>
    <w:basedOn w:val="SingleSpacing"/>
    <w:rsid w:val="00040B03"/>
    <w:pPr>
      <w:ind w:left="4680"/>
    </w:pPr>
  </w:style>
  <w:style w:type="paragraph" w:styleId="Header">
    <w:name w:val="header"/>
    <w:basedOn w:val="Normal"/>
    <w:rsid w:val="00040B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40B03"/>
    <w:pPr>
      <w:tabs>
        <w:tab w:val="center" w:pos="4320"/>
        <w:tab w:val="right" w:pos="8640"/>
      </w:tabs>
    </w:pPr>
  </w:style>
  <w:style w:type="paragraph" w:customStyle="1" w:styleId="Quick1">
    <w:name w:val="Quick 1."/>
    <w:rsid w:val="00040B03"/>
    <w:pPr>
      <w:autoSpaceDE w:val="0"/>
      <w:autoSpaceDN w:val="0"/>
      <w:adjustRightInd w:val="0"/>
      <w:ind w:left="-1440"/>
    </w:pPr>
  </w:style>
  <w:style w:type="paragraph" w:styleId="Caption">
    <w:name w:val="caption"/>
    <w:basedOn w:val="Normal"/>
    <w:next w:val="Normal"/>
    <w:qFormat/>
    <w:rsid w:val="00040B03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  <w:style w:type="paragraph" w:styleId="BodyText">
    <w:name w:val="Body Text"/>
    <w:basedOn w:val="Normal"/>
    <w:rsid w:val="00040B03"/>
    <w:rPr>
      <w:color w:val="000000"/>
      <w:szCs w:val="26"/>
    </w:rPr>
  </w:style>
  <w:style w:type="paragraph" w:styleId="BlockText">
    <w:name w:val="Block Text"/>
    <w:basedOn w:val="Normal"/>
    <w:rsid w:val="00040B03"/>
    <w:pPr>
      <w:spacing w:line="240" w:lineRule="auto"/>
      <w:ind w:left="1800" w:right="1008" w:hanging="360"/>
    </w:pPr>
    <w:rPr>
      <w:color w:val="000000"/>
    </w:rPr>
  </w:style>
  <w:style w:type="paragraph" w:customStyle="1" w:styleId="p1">
    <w:name w:val="p1"/>
    <w:basedOn w:val="Normal"/>
    <w:rsid w:val="00040B03"/>
    <w:pPr>
      <w:widowControl w:val="0"/>
      <w:tabs>
        <w:tab w:val="left" w:pos="737"/>
      </w:tabs>
      <w:autoSpaceDE w:val="0"/>
      <w:autoSpaceDN w:val="0"/>
      <w:adjustRightInd w:val="0"/>
      <w:spacing w:line="549" w:lineRule="atLeast"/>
      <w:ind w:firstLine="737"/>
    </w:pPr>
  </w:style>
  <w:style w:type="paragraph" w:customStyle="1" w:styleId="c2">
    <w:name w:val="c2"/>
    <w:basedOn w:val="Normal"/>
    <w:rsid w:val="00040B03"/>
    <w:pPr>
      <w:widowControl w:val="0"/>
      <w:autoSpaceDE w:val="0"/>
      <w:autoSpaceDN w:val="0"/>
      <w:adjustRightInd w:val="0"/>
      <w:spacing w:line="240" w:lineRule="atLeast"/>
      <w:jc w:val="center"/>
    </w:pPr>
  </w:style>
  <w:style w:type="character" w:styleId="Hyperlink">
    <w:name w:val="Hyperlink"/>
    <w:basedOn w:val="DefaultParagraphFont"/>
    <w:rsid w:val="00040B03"/>
    <w:rPr>
      <w:color w:val="3300CC"/>
      <w:u w:val="single"/>
    </w:rPr>
  </w:style>
  <w:style w:type="paragraph" w:styleId="NormalWeb">
    <w:name w:val="Normal (Web)"/>
    <w:basedOn w:val="Normal"/>
    <w:rsid w:val="00040B03"/>
    <w:pPr>
      <w:spacing w:before="100" w:beforeAutospacing="1" w:after="180" w:line="240" w:lineRule="auto"/>
    </w:pPr>
    <w:rPr>
      <w:rFonts w:ascii="Arial" w:eastAsia="Arial Unicode MS" w:hAnsi="Arial" w:cs="Arial"/>
    </w:rPr>
  </w:style>
  <w:style w:type="paragraph" w:styleId="FootnoteText">
    <w:name w:val="footnote text"/>
    <w:basedOn w:val="Normal"/>
    <w:link w:val="FootnoteTextChar"/>
    <w:uiPriority w:val="99"/>
    <w:semiHidden/>
    <w:rsid w:val="00040B03"/>
  </w:style>
  <w:style w:type="character" w:styleId="FootnoteReference">
    <w:name w:val="footnote reference"/>
    <w:basedOn w:val="DefaultParagraphFont"/>
    <w:uiPriority w:val="99"/>
    <w:semiHidden/>
    <w:rsid w:val="00040B03"/>
    <w:rPr>
      <w:vertAlign w:val="superscript"/>
    </w:rPr>
  </w:style>
  <w:style w:type="character" w:styleId="Emphasis">
    <w:name w:val="Emphasis"/>
    <w:basedOn w:val="DefaultParagraphFont"/>
    <w:qFormat/>
    <w:rsid w:val="00040B03"/>
    <w:rPr>
      <w:i/>
      <w:iCs/>
    </w:rPr>
  </w:style>
  <w:style w:type="paragraph" w:styleId="BodyText2">
    <w:name w:val="Body Text 2"/>
    <w:basedOn w:val="Normal"/>
    <w:rsid w:val="00040B03"/>
    <w:pPr>
      <w:framePr w:w="2149" w:h="953" w:hSpace="180" w:wrap="around" w:vAnchor="text" w:hAnchor="page" w:x="8067" w:y="1265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</w:pPr>
  </w:style>
  <w:style w:type="character" w:styleId="HTMLTypewriter">
    <w:name w:val="HTML Typewriter"/>
    <w:basedOn w:val="DefaultParagraphFont"/>
    <w:rsid w:val="00040B03"/>
    <w:rPr>
      <w:rFonts w:ascii="Arial Unicode MS" w:eastAsia="Arial Unicode MS" w:hAnsi="Arial Unicode MS" w:cs="Arial Unicode MS"/>
      <w:sz w:val="20"/>
      <w:szCs w:val="20"/>
    </w:rPr>
  </w:style>
  <w:style w:type="character" w:customStyle="1" w:styleId="documentbody">
    <w:name w:val="documentbody"/>
    <w:basedOn w:val="DefaultParagraphFont"/>
    <w:rsid w:val="00650FAA"/>
  </w:style>
  <w:style w:type="paragraph" w:styleId="Title">
    <w:name w:val="Title"/>
    <w:basedOn w:val="Normal"/>
    <w:qFormat/>
    <w:rsid w:val="00D31C32"/>
    <w:pPr>
      <w:spacing w:line="240" w:lineRule="auto"/>
      <w:jc w:val="center"/>
    </w:pPr>
    <w:rPr>
      <w:b/>
      <w:sz w:val="22"/>
    </w:rPr>
  </w:style>
  <w:style w:type="paragraph" w:styleId="BalloonText">
    <w:name w:val="Balloon Text"/>
    <w:basedOn w:val="Normal"/>
    <w:semiHidden/>
    <w:rsid w:val="00F13DC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223D7"/>
    <w:pPr>
      <w:ind w:left="720"/>
      <w:contextualSpacing/>
    </w:pPr>
  </w:style>
  <w:style w:type="paragraph" w:customStyle="1" w:styleId="Address">
    <w:name w:val="Address"/>
    <w:basedOn w:val="SingleSpacing"/>
    <w:rsid w:val="00EF0B9A"/>
    <w:pPr>
      <w:spacing w:line="240" w:lineRule="exact"/>
    </w:pPr>
    <w:rPr>
      <w:sz w:val="18"/>
      <w:szCs w:val="20"/>
    </w:rPr>
  </w:style>
  <w:style w:type="paragraph" w:customStyle="1" w:styleId="CourtName">
    <w:name w:val="CourtName"/>
    <w:basedOn w:val="Normal"/>
    <w:rsid w:val="00EF0B9A"/>
    <w:pPr>
      <w:spacing w:line="240" w:lineRule="exact"/>
      <w:jc w:val="center"/>
    </w:pPr>
    <w:rPr>
      <w:sz w:val="18"/>
      <w:szCs w:val="20"/>
    </w:rPr>
  </w:style>
  <w:style w:type="table" w:styleId="TableGrid">
    <w:name w:val="Table Grid"/>
    <w:basedOn w:val="TableNormal"/>
    <w:rsid w:val="00E52F1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F7FF9"/>
  </w:style>
  <w:style w:type="character" w:styleId="UnresolvedMention">
    <w:name w:val="Unresolved Mention"/>
    <w:basedOn w:val="DefaultParagraphFont"/>
    <w:rsid w:val="00013E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5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windows\application%20data\microsoft\templates\Legal%20Pleadings\UNITED%20STATES%20DISTRICT%20COURT%20WESTERN%20DISTRICT%20OF%20WASHINGT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957C4-ACA7-1745-8D06-8B27B5165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C:\windows\application data\microsoft\templates\Legal Pleadings\UNITED STATES DISTRICT COURT WESTERN DISTRICT OF WASHINGTON.dot</Template>
  <TotalTime>3</TotalTime>
  <Pages>2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Pleading Wizard</vt:lpstr>
    </vt:vector>
  </TitlesOfParts>
  <Company/>
  <LinksUpToDate>false</LinksUpToDate>
  <CharactersWithSpaces>750</CharactersWithSpaces>
  <SharedDoc>false</SharedDoc>
  <HLinks>
    <vt:vector size="72" baseType="variant">
      <vt:variant>
        <vt:i4>196663</vt:i4>
      </vt:variant>
      <vt:variant>
        <vt:i4>33</vt:i4>
      </vt:variant>
      <vt:variant>
        <vt:i4>0</vt:i4>
      </vt:variant>
      <vt:variant>
        <vt:i4>5</vt:i4>
      </vt:variant>
      <vt:variant>
        <vt:lpwstr>http://127.0.0.1:49152/mb/lpext.dll?f=FifLink&amp;t=document-frame.htm&amp;l=jump&amp;iid=Immigration%20Cases%20Disc%202&amp;d=F2d%7C819%7Cp261&amp;sid=670f617e.1ff0ba61.0.0</vt:lpwstr>
      </vt:variant>
      <vt:variant>
        <vt:lpwstr>JD_F2d819p261</vt:lpwstr>
      </vt:variant>
      <vt:variant>
        <vt:i4>5177466</vt:i4>
      </vt:variant>
      <vt:variant>
        <vt:i4>30</vt:i4>
      </vt:variant>
      <vt:variant>
        <vt:i4>0</vt:i4>
      </vt:variant>
      <vt:variant>
        <vt:i4>5</vt:i4>
      </vt:variant>
      <vt:variant>
        <vt:lpwstr>http://127.0.0.1:49152/mb/lpext.dll?f=FifLink&amp;t=document-frame.htm&amp;l=jump&amp;iid=Immigration%20Cases%20Disc%202&amp;d=F2d%7C819%7C259&amp;sid=670f617e.1ff0ba61.0.0</vt:lpwstr>
      </vt:variant>
      <vt:variant>
        <vt:lpwstr>JD_F2d819259</vt:lpwstr>
      </vt:variant>
      <vt:variant>
        <vt:i4>196661</vt:i4>
      </vt:variant>
      <vt:variant>
        <vt:i4>27</vt:i4>
      </vt:variant>
      <vt:variant>
        <vt:i4>0</vt:i4>
      </vt:variant>
      <vt:variant>
        <vt:i4>5</vt:i4>
      </vt:variant>
      <vt:variant>
        <vt:lpwstr>http://127.0.0.1:49152/mb/lpext.dll?f=FifLink&amp;t=document-frame.htm&amp;l=jump&amp;iid=Immigration%20Cases%20Disc%202&amp;d=F2d%7C550%7Cp563&amp;sid=670f617e.1ff0ba61.0.0</vt:lpwstr>
      </vt:variant>
      <vt:variant>
        <vt:lpwstr>JD_F2d550p563</vt:lpwstr>
      </vt:variant>
      <vt:variant>
        <vt:i4>5177466</vt:i4>
      </vt:variant>
      <vt:variant>
        <vt:i4>24</vt:i4>
      </vt:variant>
      <vt:variant>
        <vt:i4>0</vt:i4>
      </vt:variant>
      <vt:variant>
        <vt:i4>5</vt:i4>
      </vt:variant>
      <vt:variant>
        <vt:lpwstr>http://127.0.0.1:49152/mb/lpext.dll?f=FifLink&amp;t=document-frame.htm&amp;l=jump&amp;iid=Immigration%20Cases%20Disc%202&amp;d=F2d%7C550%7C560&amp;sid=670f617e.1ff0ba61.0.0</vt:lpwstr>
      </vt:variant>
      <vt:variant>
        <vt:lpwstr>JD_F2d550560</vt:lpwstr>
      </vt:variant>
      <vt:variant>
        <vt:i4>4653170</vt:i4>
      </vt:variant>
      <vt:variant>
        <vt:i4>21</vt:i4>
      </vt:variant>
      <vt:variant>
        <vt:i4>0</vt:i4>
      </vt:variant>
      <vt:variant>
        <vt:i4>5</vt:i4>
      </vt:variant>
      <vt:variant>
        <vt:lpwstr>http://127.0.0.1:49152/mb/lpext.dll?f=FifLink&amp;t=document-frame.htm&amp;l=jump&amp;iid=Immigration%20Cases%20Disc%202&amp;d=F2d%7C796%7C249&amp;sid=670f617e.1ff0ba61.0.0</vt:lpwstr>
      </vt:variant>
      <vt:variant>
        <vt:lpwstr>JD_F2d796249</vt:lpwstr>
      </vt:variant>
      <vt:variant>
        <vt:i4>983097</vt:i4>
      </vt:variant>
      <vt:variant>
        <vt:i4>18</vt:i4>
      </vt:variant>
      <vt:variant>
        <vt:i4>0</vt:i4>
      </vt:variant>
      <vt:variant>
        <vt:i4>5</vt:i4>
      </vt:variant>
      <vt:variant>
        <vt:lpwstr>http://127.0.0.1:49152/mb/lpext.dll?f=FifLink&amp;t=document-frame.htm&amp;l=jump&amp;iid=Immigration%20Cases%20Disc%202&amp;d=F2d%7C783%7Cp933&amp;sid=670f617e.1ff0ba61.0.0</vt:lpwstr>
      </vt:variant>
      <vt:variant>
        <vt:lpwstr>JD_F2d783p933</vt:lpwstr>
      </vt:variant>
      <vt:variant>
        <vt:i4>4391030</vt:i4>
      </vt:variant>
      <vt:variant>
        <vt:i4>15</vt:i4>
      </vt:variant>
      <vt:variant>
        <vt:i4>0</vt:i4>
      </vt:variant>
      <vt:variant>
        <vt:i4>5</vt:i4>
      </vt:variant>
      <vt:variant>
        <vt:lpwstr>http://127.0.0.1:49152/mb/lpext.dll?f=FifLink&amp;t=document-frame.htm&amp;l=jump&amp;iid=Immigration%20Cases%20Disc%202&amp;d=F2d%7C783%7C931&amp;sid=670f617e.1ff0ba61.0.0</vt:lpwstr>
      </vt:variant>
      <vt:variant>
        <vt:lpwstr>JD_F2d783931</vt:lpwstr>
      </vt:variant>
      <vt:variant>
        <vt:i4>4653170</vt:i4>
      </vt:variant>
      <vt:variant>
        <vt:i4>12</vt:i4>
      </vt:variant>
      <vt:variant>
        <vt:i4>0</vt:i4>
      </vt:variant>
      <vt:variant>
        <vt:i4>5</vt:i4>
      </vt:variant>
      <vt:variant>
        <vt:lpwstr>http://127.0.0.1:49152/mb/lpext.dll?f=FifLink&amp;t=document-frame.htm&amp;l=jump&amp;iid=Immigration%20Cases%20Disc%202&amp;d=F2d%7C796%7C249&amp;sid=670f617e.1ff0ba61.0.0</vt:lpwstr>
      </vt:variant>
      <vt:variant>
        <vt:lpwstr>JD_F2d796249</vt:lpwstr>
      </vt:variant>
      <vt:variant>
        <vt:i4>196661</vt:i4>
      </vt:variant>
      <vt:variant>
        <vt:i4>9</vt:i4>
      </vt:variant>
      <vt:variant>
        <vt:i4>0</vt:i4>
      </vt:variant>
      <vt:variant>
        <vt:i4>5</vt:i4>
      </vt:variant>
      <vt:variant>
        <vt:lpwstr>http://127.0.0.1:49152/mb/lpext.dll?f=FifLink&amp;t=document-frame.htm&amp;l=jump&amp;iid=Immigration%20Cases%20Disc%202&amp;d=F2d%7C550%7Cp563&amp;sid=670f617e.1ff0ba61.0.0</vt:lpwstr>
      </vt:variant>
      <vt:variant>
        <vt:lpwstr>JD_F2d550p563</vt:lpwstr>
      </vt:variant>
      <vt:variant>
        <vt:i4>5177466</vt:i4>
      </vt:variant>
      <vt:variant>
        <vt:i4>6</vt:i4>
      </vt:variant>
      <vt:variant>
        <vt:i4>0</vt:i4>
      </vt:variant>
      <vt:variant>
        <vt:i4>5</vt:i4>
      </vt:variant>
      <vt:variant>
        <vt:lpwstr>http://127.0.0.1:49152/mb/lpext.dll?f=FifLink&amp;t=document-frame.htm&amp;l=jump&amp;iid=Immigration%20Cases%20Disc%202&amp;d=F2d%7C550%7C560&amp;sid=670f617e.1ff0ba61.0.0</vt:lpwstr>
      </vt:variant>
      <vt:variant>
        <vt:lpwstr>JD_F2d550560</vt:lpwstr>
      </vt:variant>
      <vt:variant>
        <vt:i4>983097</vt:i4>
      </vt:variant>
      <vt:variant>
        <vt:i4>3</vt:i4>
      </vt:variant>
      <vt:variant>
        <vt:i4>0</vt:i4>
      </vt:variant>
      <vt:variant>
        <vt:i4>5</vt:i4>
      </vt:variant>
      <vt:variant>
        <vt:lpwstr>http://127.0.0.1:49152/mb/lpext.dll?f=FifLink&amp;t=document-frame.htm&amp;l=jump&amp;iid=Immigration%20Cases%20Disc%202&amp;d=F2d%7C783%7Cp933&amp;sid=670f617e.1ff0ba61.0.0</vt:lpwstr>
      </vt:variant>
      <vt:variant>
        <vt:lpwstr>JD_F2d783p933</vt:lpwstr>
      </vt:variant>
      <vt:variant>
        <vt:i4>4391030</vt:i4>
      </vt:variant>
      <vt:variant>
        <vt:i4>0</vt:i4>
      </vt:variant>
      <vt:variant>
        <vt:i4>0</vt:i4>
      </vt:variant>
      <vt:variant>
        <vt:i4>5</vt:i4>
      </vt:variant>
      <vt:variant>
        <vt:lpwstr>http://127.0.0.1:49152/mb/lpext.dll?f=FifLink&amp;t=document-frame.htm&amp;l=jump&amp;iid=Immigration%20Cases%20Disc%202&amp;d=F2d%7C783%7C931&amp;sid=670f617e.1ff0ba61.0.0</vt:lpwstr>
      </vt:variant>
      <vt:variant>
        <vt:lpwstr>JD_F2d783931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Pleading Wizard</dc:title>
  <dc:creator>William Frick</dc:creator>
  <cp:lastModifiedBy>William Frick</cp:lastModifiedBy>
  <cp:revision>2</cp:revision>
  <cp:lastPrinted>2019-12-27T23:46:00Z</cp:lastPrinted>
  <dcterms:created xsi:type="dcterms:W3CDTF">2020-02-13T03:21:00Z</dcterms:created>
  <dcterms:modified xsi:type="dcterms:W3CDTF">2020-02-13T03:21:00Z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1033</vt:i4>
  </property>
</Properties>
</file>